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xmlns:wp14="http://schemas.microsoft.com/office/word/2010/wordml" w:rsidRPr="00B169DF" w:rsidR="00E94998" w:rsidP="00E94998" w:rsidRDefault="00E94998" w14:paraId="611D586C" wp14:textId="77777777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>Załącznik nr 1.5 do Zarządzenia Rektora UR nr 7/2023</w:t>
      </w:r>
    </w:p>
    <w:p xmlns:wp14="http://schemas.microsoft.com/office/word/2010/wordml" w:rsidRPr="000043E0" w:rsidR="00E94998" w:rsidP="00E94998" w:rsidRDefault="00E94998" w14:paraId="598A8AA9" wp14:textId="77777777">
      <w:pPr>
        <w:spacing w:after="0" w:line="240" w:lineRule="auto"/>
        <w:jc w:val="center"/>
        <w:rPr>
          <w:b/>
          <w:smallCaps/>
          <w:sz w:val="36"/>
        </w:rPr>
      </w:pPr>
      <w:r w:rsidRPr="000043E0">
        <w:rPr>
          <w:b/>
          <w:smallCaps/>
          <w:sz w:val="36"/>
        </w:rPr>
        <w:t>SYLABUS</w:t>
      </w:r>
    </w:p>
    <w:p xmlns:wp14="http://schemas.microsoft.com/office/word/2010/wordml" w:rsidRPr="0003355E" w:rsidR="00E94998" w:rsidP="00E94998" w:rsidRDefault="00E94998" w14:paraId="4CE999D6" wp14:textId="77777777">
      <w:pPr>
        <w:spacing w:after="0" w:line="240" w:lineRule="exact"/>
        <w:jc w:val="center"/>
        <w:rPr>
          <w:b/>
          <w:smallCaps/>
          <w:szCs w:val="24"/>
        </w:rPr>
      </w:pPr>
      <w:r w:rsidRPr="61568FD1" w:rsidR="00E94998">
        <w:rPr>
          <w:b w:val="1"/>
          <w:bCs w:val="1"/>
          <w:smallCaps w:val="1"/>
        </w:rPr>
        <w:t xml:space="preserve">dotyczy cyklu kształcenia </w:t>
      </w:r>
      <w:r w:rsidRPr="61568FD1" w:rsidR="00E94998">
        <w:rPr>
          <w:i w:val="1"/>
          <w:iCs w:val="1"/>
          <w:smallCaps w:val="1"/>
        </w:rPr>
        <w:t xml:space="preserve">od </w:t>
      </w:r>
      <w:r w:rsidRPr="61568FD1" w:rsidR="00E94998">
        <w:rPr>
          <w:b w:val="1"/>
          <w:bCs w:val="1"/>
          <w:i w:val="1"/>
          <w:iCs w:val="1"/>
          <w:smallCaps w:val="1"/>
        </w:rPr>
        <w:t>20</w:t>
      </w:r>
      <w:r w:rsidRPr="61568FD1" w:rsidR="00E94998">
        <w:rPr>
          <w:b w:val="1"/>
          <w:bCs w:val="1"/>
          <w:i w:val="1"/>
          <w:iCs w:val="1"/>
          <w:smallCaps w:val="1"/>
        </w:rPr>
        <w:t>23</w:t>
      </w:r>
      <w:r w:rsidRPr="61568FD1" w:rsidR="00E94998">
        <w:rPr>
          <w:b w:val="1"/>
          <w:bCs w:val="1"/>
          <w:i w:val="1"/>
          <w:iCs w:val="1"/>
          <w:smallCaps w:val="1"/>
        </w:rPr>
        <w:t>/20</w:t>
      </w:r>
      <w:r w:rsidRPr="61568FD1" w:rsidR="00E94998">
        <w:rPr>
          <w:b w:val="1"/>
          <w:bCs w:val="1"/>
          <w:i w:val="1"/>
          <w:iCs w:val="1"/>
          <w:smallCaps w:val="1"/>
        </w:rPr>
        <w:t>24</w:t>
      </w:r>
      <w:r w:rsidRPr="61568FD1" w:rsidR="00E94998">
        <w:rPr>
          <w:i w:val="1"/>
          <w:iCs w:val="1"/>
          <w:smallCaps w:val="1"/>
        </w:rPr>
        <w:t xml:space="preserve"> do </w:t>
      </w:r>
      <w:r w:rsidRPr="61568FD1" w:rsidR="00E94998">
        <w:rPr>
          <w:b w:val="1"/>
          <w:bCs w:val="1"/>
          <w:i w:val="1"/>
          <w:iCs w:val="1"/>
          <w:smallCaps w:val="1"/>
        </w:rPr>
        <w:t>20</w:t>
      </w:r>
      <w:r w:rsidRPr="61568FD1" w:rsidR="00E94998">
        <w:rPr>
          <w:b w:val="1"/>
          <w:bCs w:val="1"/>
          <w:i w:val="1"/>
          <w:iCs w:val="1"/>
          <w:smallCaps w:val="1"/>
        </w:rPr>
        <w:t>24</w:t>
      </w:r>
      <w:r w:rsidRPr="61568FD1" w:rsidR="00E94998">
        <w:rPr>
          <w:b w:val="1"/>
          <w:bCs w:val="1"/>
          <w:i w:val="1"/>
          <w:iCs w:val="1"/>
          <w:smallCaps w:val="1"/>
        </w:rPr>
        <w:t>/20</w:t>
      </w:r>
      <w:r w:rsidRPr="61568FD1" w:rsidR="00E94998">
        <w:rPr>
          <w:b w:val="1"/>
          <w:bCs w:val="1"/>
          <w:i w:val="1"/>
          <w:iCs w:val="1"/>
          <w:smallCaps w:val="1"/>
        </w:rPr>
        <w:t>25</w:t>
      </w:r>
    </w:p>
    <w:p w:rsidR="4EDDF534" w:rsidP="61568FD1" w:rsidRDefault="4EDDF534" w14:paraId="41C644C7" w14:textId="25674FF0">
      <w:pPr>
        <w:spacing w:after="0" w:line="240" w:lineRule="exact"/>
        <w:jc w:val="center"/>
      </w:pPr>
      <w:r w:rsidR="4EDDF534">
        <w:rPr/>
        <w:t>(skrajne daty)</w:t>
      </w:r>
    </w:p>
    <w:p w:rsidR="61568FD1" w:rsidP="61568FD1" w:rsidRDefault="61568FD1" w14:paraId="02074460" w14:textId="7B12ECAA">
      <w:pPr>
        <w:spacing w:after="0" w:line="240" w:lineRule="exact"/>
        <w:jc w:val="center"/>
      </w:pPr>
    </w:p>
    <w:p xmlns:wp14="http://schemas.microsoft.com/office/word/2010/wordml" w:rsidRPr="00FA7646" w:rsidR="00E94998" w:rsidP="00E94998" w:rsidRDefault="00E94998" w14:paraId="3364B80E" wp14:textId="77777777">
      <w:pPr>
        <w:spacing w:after="0" w:line="240" w:lineRule="exact"/>
        <w:jc w:val="center"/>
        <w:rPr>
          <w:sz w:val="20"/>
          <w:szCs w:val="20"/>
        </w:rPr>
      </w:pPr>
      <w:r w:rsidR="00E94998">
        <w:rPr/>
        <w:t>Rok akademicki 2023/2024</w:t>
      </w:r>
    </w:p>
    <w:p w:rsidR="61568FD1" w:rsidP="61568FD1" w:rsidRDefault="61568FD1" w14:paraId="33794BFA" w14:textId="64ADE273">
      <w:pPr>
        <w:pStyle w:val="Normalny"/>
        <w:spacing w:after="0" w:line="240" w:lineRule="exact"/>
        <w:jc w:val="center"/>
      </w:pPr>
    </w:p>
    <w:p xmlns:wp14="http://schemas.microsoft.com/office/word/2010/wordml" w:rsidRPr="009C54AE" w:rsidR="00E94998" w:rsidP="00E94998" w:rsidRDefault="00E94998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E94998" w:rsidTr="61568FD1" w14:paraId="194DB4E2" wp14:textId="77777777">
        <w:tc>
          <w:tcPr>
            <w:tcW w:w="2694" w:type="dxa"/>
            <w:tcMar/>
            <w:vAlign w:val="center"/>
          </w:tcPr>
          <w:p w:rsidRPr="009C54AE" w:rsidR="00E94998" w:rsidP="00C35A13" w:rsidRDefault="00E94998" w14:paraId="59701564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748D9" w:rsidR="00E94998" w:rsidP="00C35A13" w:rsidRDefault="00E94998" w14:paraId="79E27ADF" wp14:textId="780E3828">
            <w:pPr>
              <w:pStyle w:val="Odpowiedzi"/>
              <w:rPr>
                <w:b w:val="0"/>
                <w:bCs w:val="0"/>
                <w:sz w:val="24"/>
                <w:szCs w:val="24"/>
              </w:rPr>
            </w:pPr>
            <w:r w:rsidRPr="61568FD1" w:rsidR="00E94998">
              <w:rPr>
                <w:b w:val="0"/>
                <w:bCs w:val="0"/>
                <w:sz w:val="24"/>
                <w:szCs w:val="24"/>
              </w:rPr>
              <w:t>Prawo</w:t>
            </w:r>
            <w:r w:rsidRPr="61568FD1" w:rsidR="00E94998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61568FD1" w:rsidR="00F54F4D">
              <w:rPr>
                <w:b w:val="0"/>
                <w:bCs w:val="0"/>
                <w:sz w:val="24"/>
                <w:szCs w:val="24"/>
              </w:rPr>
              <w:t>z</w:t>
            </w:r>
            <w:r w:rsidRPr="61568FD1" w:rsidR="00E94998">
              <w:rPr>
                <w:b w:val="0"/>
                <w:bCs w:val="0"/>
                <w:sz w:val="24"/>
                <w:szCs w:val="24"/>
              </w:rPr>
              <w:t xml:space="preserve">amówień </w:t>
            </w:r>
            <w:r w:rsidRPr="61568FD1" w:rsidR="00F54F4D">
              <w:rPr>
                <w:b w:val="0"/>
                <w:bCs w:val="0"/>
                <w:sz w:val="24"/>
                <w:szCs w:val="24"/>
              </w:rPr>
              <w:t>p</w:t>
            </w:r>
            <w:r w:rsidRPr="61568FD1" w:rsidR="00E94998">
              <w:rPr>
                <w:b w:val="0"/>
                <w:bCs w:val="0"/>
                <w:sz w:val="24"/>
                <w:szCs w:val="24"/>
              </w:rPr>
              <w:t>ublicznych</w:t>
            </w:r>
            <w:r w:rsidRPr="61568FD1" w:rsidR="5F235E84">
              <w:rPr>
                <w:b w:val="0"/>
                <w:bCs w:val="0"/>
                <w:sz w:val="24"/>
                <w:szCs w:val="24"/>
              </w:rPr>
              <w:t xml:space="preserve"> [BN]</w:t>
            </w:r>
          </w:p>
        </w:tc>
      </w:tr>
      <w:tr xmlns:wp14="http://schemas.microsoft.com/office/word/2010/wordml" w:rsidRPr="009C54AE" w:rsidR="00E94998" w:rsidTr="61568FD1" w14:paraId="714AAF85" wp14:textId="77777777">
        <w:tc>
          <w:tcPr>
            <w:tcW w:w="2694" w:type="dxa"/>
            <w:tcMar/>
            <w:vAlign w:val="center"/>
          </w:tcPr>
          <w:p w:rsidRPr="009C54AE" w:rsidR="00E94998" w:rsidP="00C35A13" w:rsidRDefault="00E94998" w14:paraId="4CA29152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959D7" w:rsidR="00E94998" w:rsidP="00C35A13" w:rsidRDefault="00E94998" w14:paraId="773191ED" wp14:textId="77777777">
            <w:pPr>
              <w:pStyle w:val="Odpowiedzi"/>
              <w:rPr>
                <w:rFonts w:ascii="Times" w:hAnsi="Times"/>
                <w:b w:val="0"/>
                <w:sz w:val="24"/>
                <w:szCs w:val="24"/>
              </w:rPr>
            </w:pPr>
            <w:r w:rsidRPr="009959D7">
              <w:rPr>
                <w:rFonts w:ascii="Times" w:hAnsi="Times"/>
                <w:b w:val="0"/>
                <w:sz w:val="24"/>
                <w:szCs w:val="24"/>
              </w:rPr>
              <w:t>A</w:t>
            </w:r>
            <w:r w:rsidR="009F21B9">
              <w:rPr>
                <w:rFonts w:ascii="Times" w:hAnsi="Times"/>
                <w:b w:val="0"/>
                <w:sz w:val="24"/>
                <w:szCs w:val="24"/>
              </w:rPr>
              <w:t>2</w:t>
            </w:r>
            <w:r w:rsidRPr="009959D7">
              <w:rPr>
                <w:rFonts w:ascii="Times" w:hAnsi="Times"/>
                <w:b w:val="0"/>
                <w:sz w:val="24"/>
                <w:szCs w:val="24"/>
              </w:rPr>
              <w:t>SO54</w:t>
            </w:r>
          </w:p>
        </w:tc>
      </w:tr>
      <w:tr xmlns:wp14="http://schemas.microsoft.com/office/word/2010/wordml" w:rsidRPr="009C54AE" w:rsidR="00E94998" w:rsidTr="61568FD1" w14:paraId="5C0172EC" wp14:textId="77777777">
        <w:tc>
          <w:tcPr>
            <w:tcW w:w="2694" w:type="dxa"/>
            <w:tcMar/>
            <w:vAlign w:val="center"/>
          </w:tcPr>
          <w:p w:rsidRPr="009C54AE" w:rsidR="00E94998" w:rsidP="00C35A13" w:rsidRDefault="00E94998" w14:paraId="249A5C16" wp14:textId="77777777">
            <w:pPr>
              <w:pStyle w:val="Pytania"/>
              <w:spacing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748D9" w:rsidR="00E94998" w:rsidP="00C35A13" w:rsidRDefault="002B41D9" w14:paraId="7E3E3000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E94998" w:rsidTr="61568FD1" w14:paraId="7B3F2A40" wp14:textId="77777777">
        <w:tc>
          <w:tcPr>
            <w:tcW w:w="2694" w:type="dxa"/>
            <w:tcMar/>
            <w:vAlign w:val="center"/>
          </w:tcPr>
          <w:p w:rsidRPr="009C54AE" w:rsidR="00E94998" w:rsidP="00C35A13" w:rsidRDefault="00E94998" w14:paraId="0A39E105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748D9" w:rsidR="00E94998" w:rsidP="00C35A13" w:rsidRDefault="002B41D9" w14:paraId="50EE0277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Instytut Nauk Prawnych</w:t>
            </w:r>
            <w:r>
              <w:rPr>
                <w:b w:val="0"/>
                <w:sz w:val="24"/>
                <w:szCs w:val="24"/>
              </w:rPr>
              <w:t>/</w:t>
            </w:r>
            <w:r w:rsidRPr="00B748D9" w:rsidR="00E94998">
              <w:rPr>
                <w:b w:val="0"/>
                <w:sz w:val="24"/>
                <w:szCs w:val="24"/>
              </w:rPr>
              <w:t>Zakład Prawa Gospodarczego</w:t>
            </w:r>
          </w:p>
        </w:tc>
      </w:tr>
      <w:tr xmlns:wp14="http://schemas.microsoft.com/office/word/2010/wordml" w:rsidRPr="009C54AE" w:rsidR="00E94998" w:rsidTr="61568FD1" w14:paraId="3CB95E45" wp14:textId="77777777">
        <w:tc>
          <w:tcPr>
            <w:tcW w:w="2694" w:type="dxa"/>
            <w:tcMar/>
            <w:vAlign w:val="center"/>
          </w:tcPr>
          <w:p w:rsidRPr="009C54AE" w:rsidR="00E94998" w:rsidP="00C35A13" w:rsidRDefault="00E94998" w14:paraId="4B835047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748D9" w:rsidR="00E94998" w:rsidP="00C35A13" w:rsidRDefault="00E94998" w14:paraId="6E8D9767" wp14:textId="77777777">
            <w:pPr>
              <w:pStyle w:val="Odpowiedzi"/>
              <w:rPr>
                <w:b w:val="0"/>
                <w:sz w:val="24"/>
                <w:szCs w:val="24"/>
              </w:rPr>
            </w:pPr>
            <w:r w:rsidRPr="00607A0D">
              <w:rPr>
                <w:b w:val="0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Pr="009C54AE" w:rsidR="00E94998" w:rsidTr="61568FD1" w14:paraId="3309CCB4" wp14:textId="77777777">
        <w:tc>
          <w:tcPr>
            <w:tcW w:w="2694" w:type="dxa"/>
            <w:tcMar/>
            <w:vAlign w:val="center"/>
          </w:tcPr>
          <w:p w:rsidRPr="009C54AE" w:rsidR="00E94998" w:rsidP="00C35A13" w:rsidRDefault="00E94998" w14:paraId="448A1CED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748D9" w:rsidR="00E94998" w:rsidP="00C35A13" w:rsidRDefault="00F54F4D" w14:paraId="0806588F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II stopień</w:t>
            </w:r>
          </w:p>
        </w:tc>
      </w:tr>
      <w:tr xmlns:wp14="http://schemas.microsoft.com/office/word/2010/wordml" w:rsidRPr="009C54AE" w:rsidR="00E94998" w:rsidTr="61568FD1" w14:paraId="020B26A7" wp14:textId="77777777">
        <w:tc>
          <w:tcPr>
            <w:tcW w:w="2694" w:type="dxa"/>
            <w:tcMar/>
            <w:vAlign w:val="center"/>
          </w:tcPr>
          <w:p w:rsidRPr="009C54AE" w:rsidR="00E94998" w:rsidP="00C35A13" w:rsidRDefault="00E94998" w14:paraId="04C0481C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748D9" w:rsidR="00E94998" w:rsidP="00C35A13" w:rsidRDefault="00E94998" w14:paraId="4FFABF29" wp14:textId="77777777">
            <w:pPr>
              <w:pStyle w:val="Odpowiedzi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xmlns:wp14="http://schemas.microsoft.com/office/word/2010/wordml" w:rsidRPr="009C54AE" w:rsidR="00E94998" w:rsidTr="61568FD1" w14:paraId="5B469018" wp14:textId="77777777">
        <w:tc>
          <w:tcPr>
            <w:tcW w:w="2694" w:type="dxa"/>
            <w:tcMar/>
            <w:vAlign w:val="center"/>
          </w:tcPr>
          <w:p w:rsidRPr="009C54AE" w:rsidR="00E94998" w:rsidP="00C35A13" w:rsidRDefault="00E94998" w14:paraId="7C3992E0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748D9" w:rsidR="00E94998" w:rsidP="00C35A13" w:rsidRDefault="00E94998" w14:paraId="74440E62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</w:t>
            </w:r>
            <w:r w:rsidRPr="00B748D9">
              <w:rPr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E94998" w:rsidTr="61568FD1" w14:paraId="520A0DC2" wp14:textId="77777777">
        <w:tc>
          <w:tcPr>
            <w:tcW w:w="2694" w:type="dxa"/>
            <w:tcMar/>
            <w:vAlign w:val="center"/>
          </w:tcPr>
          <w:p w:rsidRPr="009C54AE" w:rsidR="00E94998" w:rsidP="00C35A13" w:rsidRDefault="00E94998" w14:paraId="47AAF248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748D9" w:rsidR="00E94998" w:rsidP="00C35A13" w:rsidRDefault="00E94998" w14:paraId="61133D6B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Rok I</w:t>
            </w:r>
            <w:r w:rsidRPr="00B748D9">
              <w:rPr>
                <w:b w:val="0"/>
                <w:sz w:val="24"/>
                <w:szCs w:val="24"/>
              </w:rPr>
              <w:t xml:space="preserve">, semestr </w:t>
            </w:r>
            <w:r>
              <w:rPr>
                <w:b w:val="0"/>
                <w:sz w:val="24"/>
                <w:szCs w:val="24"/>
              </w:rPr>
              <w:t>II</w:t>
            </w:r>
          </w:p>
        </w:tc>
      </w:tr>
      <w:tr xmlns:wp14="http://schemas.microsoft.com/office/word/2010/wordml" w:rsidRPr="009C54AE" w:rsidR="00E94998" w:rsidTr="61568FD1" w14:paraId="1E115CAD" wp14:textId="77777777">
        <w:tc>
          <w:tcPr>
            <w:tcW w:w="2694" w:type="dxa"/>
            <w:tcMar/>
            <w:vAlign w:val="center"/>
          </w:tcPr>
          <w:p w:rsidRPr="009C54AE" w:rsidR="00E94998" w:rsidP="00C35A13" w:rsidRDefault="00E94998" w14:paraId="5863A118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748D9" w:rsidR="00E94998" w:rsidP="00C35A13" w:rsidRDefault="00E94998" w14:paraId="1ECAD528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specjalnościowy</w:t>
            </w:r>
            <w:r>
              <w:rPr>
                <w:b w:val="0"/>
                <w:color w:val="auto"/>
                <w:sz w:val="22"/>
              </w:rPr>
              <w:t>– Administracja podmiotów niepublicznych</w:t>
            </w:r>
          </w:p>
        </w:tc>
      </w:tr>
      <w:tr xmlns:wp14="http://schemas.microsoft.com/office/word/2010/wordml" w:rsidRPr="009C54AE" w:rsidR="00E94998" w:rsidTr="61568FD1" w14:paraId="26EB6C12" wp14:textId="77777777">
        <w:tc>
          <w:tcPr>
            <w:tcW w:w="2694" w:type="dxa"/>
            <w:tcMar/>
            <w:vAlign w:val="center"/>
          </w:tcPr>
          <w:p w:rsidRPr="009C54AE" w:rsidR="00E94998" w:rsidP="00C35A13" w:rsidRDefault="00E94998" w14:paraId="13A990D4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748D9" w:rsidR="00E94998" w:rsidP="00C35A13" w:rsidRDefault="00E94998" w14:paraId="07D1FAC9" wp14:textId="77777777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DC6A53" w:rsidR="00E94998" w:rsidTr="61568FD1" w14:paraId="5918987B" wp14:textId="77777777">
        <w:tc>
          <w:tcPr>
            <w:tcW w:w="2694" w:type="dxa"/>
            <w:tcMar/>
            <w:vAlign w:val="center"/>
          </w:tcPr>
          <w:p w:rsidRPr="009C54AE" w:rsidR="00E94998" w:rsidP="00C35A13" w:rsidRDefault="00E94998" w14:paraId="69C2AF6E" wp14:textId="77777777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8C0FCE" w:rsidR="00E94998" w:rsidP="00C35A13" w:rsidRDefault="00841C41" w14:paraId="57D63D76" wp14:textId="77777777">
            <w:pPr>
              <w:pStyle w:val="Odpowiedzi"/>
              <w:rPr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sz w:val="24"/>
                <w:szCs w:val="24"/>
                <w:lang w:val="en-US"/>
              </w:rPr>
              <w:t>d</w:t>
            </w:r>
            <w:r w:rsidR="00E94998">
              <w:rPr>
                <w:b w:val="0"/>
                <w:sz w:val="24"/>
                <w:szCs w:val="24"/>
                <w:lang w:val="en-US"/>
              </w:rPr>
              <w:t>r</w:t>
            </w:r>
            <w:proofErr w:type="spellEnd"/>
            <w:r w:rsidR="00E94998">
              <w:rPr>
                <w:b w:val="0"/>
                <w:sz w:val="24"/>
                <w:szCs w:val="24"/>
                <w:lang w:val="en-US"/>
              </w:rPr>
              <w:t xml:space="preserve"> Oskar </w:t>
            </w:r>
            <w:proofErr w:type="spellStart"/>
            <w:r w:rsidR="00E94998">
              <w:rPr>
                <w:b w:val="0"/>
                <w:sz w:val="24"/>
                <w:szCs w:val="24"/>
                <w:lang w:val="en-US"/>
              </w:rPr>
              <w:t>Bróż</w:t>
            </w:r>
            <w:proofErr w:type="spellEnd"/>
          </w:p>
        </w:tc>
      </w:tr>
      <w:tr xmlns:wp14="http://schemas.microsoft.com/office/word/2010/wordml" w:rsidRPr="00F27D07" w:rsidR="00E94998" w:rsidTr="61568FD1" w14:paraId="17510005" wp14:textId="77777777">
        <w:tc>
          <w:tcPr>
            <w:tcW w:w="2694" w:type="dxa"/>
            <w:tcMar/>
            <w:vAlign w:val="center"/>
          </w:tcPr>
          <w:p w:rsidRPr="009C54AE" w:rsidR="00E94998" w:rsidP="00C35A13" w:rsidRDefault="00E94998" w14:paraId="471FE442" wp14:textId="77777777">
            <w:pPr>
              <w:pStyle w:val="Pytania"/>
              <w:spacing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959D7" w:rsidR="00E94998" w:rsidP="61568FD1" w:rsidRDefault="00F27D07" w14:paraId="00D78E80" wp14:textId="4523BBBA">
            <w:pPr>
              <w:pStyle w:val="Odpowiedzi"/>
              <w:spacing w:after="0"/>
              <w:rPr>
                <w:b w:val="0"/>
                <w:bCs w:val="0"/>
                <w:sz w:val="24"/>
                <w:szCs w:val="24"/>
              </w:rPr>
            </w:pPr>
            <w:r w:rsidRPr="61568FD1" w:rsidR="00F27D07">
              <w:rPr>
                <w:b w:val="0"/>
                <w:bCs w:val="0"/>
                <w:sz w:val="24"/>
                <w:szCs w:val="24"/>
              </w:rPr>
              <w:t xml:space="preserve">Wykład: dr hab. Jan Olszewski, prof. UR, dr Beata Sagan, </w:t>
            </w:r>
          </w:p>
          <w:p w:rsidRPr="009959D7" w:rsidR="00E94998" w:rsidP="00C35A13" w:rsidRDefault="00F27D07" w14:paraId="18EDA7A9" wp14:textId="18C692E4">
            <w:pPr>
              <w:pStyle w:val="Odpowiedzi"/>
              <w:spacing w:after="0"/>
              <w:rPr>
                <w:b w:val="0"/>
                <w:bCs w:val="0"/>
                <w:sz w:val="24"/>
                <w:szCs w:val="24"/>
              </w:rPr>
            </w:pPr>
            <w:r w:rsidRPr="61568FD1" w:rsidR="00F27D07">
              <w:rPr>
                <w:b w:val="0"/>
                <w:bCs w:val="0"/>
                <w:sz w:val="24"/>
                <w:szCs w:val="24"/>
              </w:rPr>
              <w:t>dr Rajmund Stapiński</w:t>
            </w:r>
            <w:r w:rsidRPr="61568FD1" w:rsidR="009959D7">
              <w:rPr>
                <w:b w:val="0"/>
                <w:bCs w:val="0"/>
                <w:sz w:val="24"/>
                <w:szCs w:val="24"/>
              </w:rPr>
              <w:t>; ć</w:t>
            </w:r>
            <w:r w:rsidRPr="61568FD1" w:rsidR="009959D7">
              <w:rPr>
                <w:b w:val="0"/>
                <w:bCs w:val="0"/>
                <w:sz w:val="24"/>
                <w:szCs w:val="24"/>
              </w:rPr>
              <w:t>wiczenia: dr Beata Sagan, dr Rajmund Stapiński</w:t>
            </w:r>
          </w:p>
        </w:tc>
      </w:tr>
    </w:tbl>
    <w:p xmlns:wp14="http://schemas.microsoft.com/office/word/2010/wordml" w:rsidRPr="009C54AE" w:rsidR="00E94998" w:rsidP="00E94998" w:rsidRDefault="00E94998" w14:paraId="57A64E18" wp14:textId="77777777">
      <w:pPr>
        <w:pStyle w:val="Podpunkty"/>
        <w:spacing w:before="100" w:before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672A665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xmlns:wp14="http://schemas.microsoft.com/office/word/2010/wordml" w:rsidRPr="009C54AE" w:rsidR="00EE13C7" w:rsidTr="61568FD1" w14:paraId="4A00F406" wp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EE13C7" w:rsidP="00C50D56" w:rsidRDefault="00EE13C7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EE13C7" w:rsidP="00C50D56" w:rsidRDefault="00EE13C7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61568FD1" w:rsidRDefault="00EE13C7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1568FD1" w:rsidR="23AAA7F8">
              <w:rPr>
                <w:rFonts w:ascii="Corbel" w:hAnsi="Corbel"/>
              </w:rPr>
              <w:t>Wykł</w:t>
            </w:r>
            <w:r w:rsidRPr="61568FD1" w:rsidR="23AAA7F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00C50D56" w:rsidRDefault="00EE13C7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61568FD1" w:rsidRDefault="00EE13C7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1568FD1" w:rsidR="23AAA7F8">
              <w:rPr>
                <w:rFonts w:ascii="Corbel" w:hAnsi="Corbel"/>
              </w:rPr>
              <w:t>Konw</w:t>
            </w:r>
            <w:r w:rsidRPr="61568FD1" w:rsidR="23AAA7F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00C50D56" w:rsidRDefault="00EE13C7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61568FD1" w:rsidRDefault="00EE13C7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1568FD1" w:rsidR="23AAA7F8">
              <w:rPr>
                <w:rFonts w:ascii="Corbel" w:hAnsi="Corbel"/>
              </w:rPr>
              <w:t>Sem</w:t>
            </w:r>
            <w:r w:rsidRPr="61568FD1" w:rsidR="23AAA7F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00C50D56" w:rsidRDefault="00EE13C7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61568FD1" w:rsidRDefault="00EE13C7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1568FD1" w:rsidR="23AAA7F8">
              <w:rPr>
                <w:rFonts w:ascii="Corbel" w:hAnsi="Corbel"/>
              </w:rPr>
              <w:t>Prakt</w:t>
            </w:r>
            <w:r w:rsidRPr="61568FD1" w:rsidR="23AAA7F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00C50D56" w:rsidRDefault="00EE13C7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EE13C7" w:rsidP="00C50D56" w:rsidRDefault="00EE13C7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EE13C7" w:rsidTr="61568FD1" w14:paraId="181D97E9" wp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61568FD1" w:rsidRDefault="00EE13C7" w14:paraId="2906B3E5" wp14:textId="37013CA9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1568FD1" w:rsidR="23AAA7F8">
              <w:rPr>
                <w:rFonts w:ascii="Corbel" w:hAnsi="Corbel"/>
                <w:sz w:val="24"/>
                <w:szCs w:val="24"/>
              </w:rPr>
              <w:t>I</w:t>
            </w:r>
            <w:r w:rsidRPr="61568FD1" w:rsidR="6C5F53F6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61568FD1" w:rsidRDefault="00EE13C7" w14:paraId="18EA09BE" wp14:textId="6BF8ABCF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1568FD1" w:rsidR="23AAA7F8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61568FD1" w:rsidRDefault="00EE13C7" w14:paraId="0FBDC911" wp14:textId="2A44A3CE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1568FD1" w:rsidR="23AAA7F8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61568FD1" w:rsidRDefault="00EE13C7" w14:paraId="0A37501D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61568FD1" w:rsidRDefault="00EE13C7" w14:paraId="5DAB6C7B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61568FD1" w:rsidRDefault="00EE13C7" w14:paraId="02EB378F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61568FD1" w:rsidRDefault="00EE13C7" w14:paraId="6A05A809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61568FD1" w:rsidRDefault="00EE13C7" w14:paraId="5A39BBE3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61568FD1" w:rsidRDefault="00EE13C7" w14:paraId="41C8F396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EE13C7" w:rsidP="61568FD1" w:rsidRDefault="00DC6A53" w14:paraId="2598DEE6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1568FD1" w:rsidR="104D436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61568FD1" w:rsidP="61568FD1" w:rsidRDefault="61568FD1" w14:paraId="17F3F1A4" w14:textId="084F9D62">
      <w:pPr>
        <w:pStyle w:val="Punktygwne"/>
        <w:tabs>
          <w:tab w:val="left" w:leader="none" w:pos="709"/>
        </w:tabs>
        <w:spacing w:before="0" w:after="0"/>
        <w:ind w:left="284"/>
        <w:rPr>
          <w:rFonts w:ascii="Corbel" w:hAnsi="Corbel"/>
          <w:caps w:val="0"/>
          <w:smallCaps w:val="0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B748D9" w14:paraId="2B15E0D8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/>
          <w:b w:val="0"/>
        </w:rPr>
        <w:t>×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xmlns:wp14="http://schemas.microsoft.com/office/word/2010/wordml" w:rsidRPr="009C54AE" w:rsidR="0085747A" w:rsidP="00F83B28" w:rsidRDefault="00BF6BC0" w14:paraId="7C1A6DA2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/>
          <w:b w:val="0"/>
        </w:rPr>
        <w:t>×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72A3D3E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7C2A5C63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19700A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F54F4D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xmlns:wp14="http://schemas.microsoft.com/office/word/2010/wordml" w:rsidR="009C54AE" w:rsidP="009C54AE" w:rsidRDefault="009C54AE" w14:paraId="0D0B940D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8E6944" w:rsidR="00E960BB" w:rsidP="008E6944" w:rsidRDefault="00B748D9" w14:paraId="320336D2" wp14:textId="77777777">
      <w:pPr>
        <w:rPr>
          <w:sz w:val="24"/>
          <w:szCs w:val="24"/>
        </w:rPr>
      </w:pPr>
      <w:r w:rsidRPr="00B748D9">
        <w:rPr>
          <w:sz w:val="24"/>
          <w:szCs w:val="24"/>
        </w:rPr>
        <w:t>Egzamin pisemny, łączący pytania testowe i otwarte</w:t>
      </w: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61568FD1" w:rsidR="0085747A">
        <w:rPr>
          <w:rFonts w:ascii="Corbel" w:hAnsi="Corbel"/>
        </w:rPr>
        <w:t xml:space="preserve">2.Wymagania wstępne </w:t>
      </w:r>
    </w:p>
    <w:p w:rsidR="61568FD1" w:rsidP="61568FD1" w:rsidRDefault="61568FD1" w14:paraId="29C8617F" w14:textId="7E388A19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745302" w14:paraId="4B7AF6EE" wp14:textId="77777777">
        <w:tc>
          <w:tcPr>
            <w:tcW w:w="9670" w:type="dxa"/>
          </w:tcPr>
          <w:p w:rsidRPr="009C54AE" w:rsidR="0085747A" w:rsidP="009C54AE" w:rsidRDefault="009959D7" w14:paraId="22561930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prawa administracyjnego i prawa cywilnego</w:t>
            </w:r>
          </w:p>
        </w:tc>
      </w:tr>
    </w:tbl>
    <w:p xmlns:wp14="http://schemas.microsoft.com/office/word/2010/wordml" w:rsidRPr="00C05F44" w:rsidR="0085747A" w:rsidP="61568FD1" w:rsidRDefault="0071620A" w14:paraId="7673EEF4" wp14:textId="71E619A8">
      <w:pPr>
        <w:pStyle w:val="Punktygwne"/>
        <w:spacing w:before="0" w:after="0"/>
        <w:rPr>
          <w:rFonts w:ascii="Corbel" w:hAnsi="Corbel"/>
        </w:rPr>
      </w:pPr>
      <w:r w:rsidRPr="61568FD1" w:rsidR="0071620A">
        <w:rPr>
          <w:rFonts w:ascii="Corbel" w:hAnsi="Corbel"/>
        </w:rPr>
        <w:t>3.</w:t>
      </w:r>
      <w:r w:rsidRPr="61568FD1" w:rsidR="0085747A">
        <w:rPr>
          <w:rFonts w:ascii="Corbel" w:hAnsi="Corbel"/>
        </w:rPr>
        <w:t xml:space="preserve"> </w:t>
      </w:r>
      <w:r w:rsidRPr="61568FD1" w:rsidR="00A84C85">
        <w:rPr>
          <w:rFonts w:ascii="Corbel" w:hAnsi="Corbel"/>
        </w:rPr>
        <w:t>cele, efekty uczenia się</w:t>
      </w:r>
      <w:r w:rsidRPr="61568FD1" w:rsidR="0085747A">
        <w:rPr>
          <w:rFonts w:ascii="Corbel" w:hAnsi="Corbel"/>
        </w:rPr>
        <w:t>, treści</w:t>
      </w:r>
      <w:r w:rsidRPr="61568FD1" w:rsidR="0085747A">
        <w:rPr>
          <w:rFonts w:ascii="Corbel" w:hAnsi="Corbel"/>
        </w:rPr>
        <w:t xml:space="preserve"> Programowe i stosowane metody Dydaktyczne</w:t>
      </w:r>
    </w:p>
    <w:p xmlns:wp14="http://schemas.microsoft.com/office/word/2010/wordml" w:rsidRPr="00C05F44" w:rsidR="0085747A" w:rsidP="009C54AE" w:rsidRDefault="0085747A" w14:paraId="60061E4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4EAFD9C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xmlns:wp14="http://schemas.microsoft.com/office/word/2010/wordml" w:rsidRPr="00AF4A52" w:rsidR="00B748D9" w:rsidTr="00B748D9" w14:paraId="0FC086E3" wp14:textId="77777777">
        <w:tc>
          <w:tcPr>
            <w:tcW w:w="675" w:type="dxa"/>
            <w:vAlign w:val="center"/>
          </w:tcPr>
          <w:p w:rsidRPr="0053135E" w:rsidR="00B748D9" w:rsidP="00694017" w:rsidRDefault="00B748D9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53135E">
              <w:rPr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607A0D" w:rsidR="00B748D9" w:rsidP="00694017" w:rsidRDefault="00607A0D" w14:paraId="40E5373F" wp14:textId="77777777">
            <w:pPr>
              <w:pStyle w:val="Podpunkty"/>
              <w:spacing w:before="40" w:after="40"/>
              <w:ind w:left="0"/>
              <w:rPr>
                <w:b w:val="0"/>
              </w:rPr>
            </w:pPr>
            <w:r w:rsidRPr="00607A0D">
              <w:rPr>
                <w:b w:val="0"/>
              </w:rPr>
              <w:t>Wykład ma na celu zapoznanie studentów z podstawowymi zasadami udzielania zamówień publicznych oraz stosowania trybów uregulowanych w ustawie- Prawo zamówień publicznych</w:t>
            </w:r>
          </w:p>
        </w:tc>
      </w:tr>
      <w:tr xmlns:wp14="http://schemas.microsoft.com/office/word/2010/wordml" w:rsidRPr="00AF4A52" w:rsidR="00B748D9" w:rsidTr="00B748D9" w14:paraId="71D09996" wp14:textId="77777777">
        <w:tc>
          <w:tcPr>
            <w:tcW w:w="675" w:type="dxa"/>
            <w:vAlign w:val="center"/>
          </w:tcPr>
          <w:p w:rsidRPr="0053135E" w:rsidR="00B748D9" w:rsidP="00694017" w:rsidRDefault="00B748D9" w14:paraId="550CF7E8" wp14:textId="77777777">
            <w:pPr>
              <w:pStyle w:val="Cele"/>
              <w:spacing w:before="40" w:after="40"/>
              <w:ind w:left="0" w:firstLine="0"/>
              <w:jc w:val="left"/>
            </w:pPr>
            <w:r>
              <w:t>C2</w:t>
            </w:r>
          </w:p>
        </w:tc>
        <w:tc>
          <w:tcPr>
            <w:tcW w:w="9103" w:type="dxa"/>
            <w:vAlign w:val="center"/>
          </w:tcPr>
          <w:p w:rsidRPr="0053135E" w:rsidR="00B748D9" w:rsidP="00694017" w:rsidRDefault="00607A0D" w14:paraId="3FBC83A6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07A0D">
              <w:rPr>
                <w:b w:val="0"/>
              </w:rPr>
              <w:t>Celem wykładu j</w:t>
            </w:r>
            <w:r>
              <w:rPr>
                <w:b w:val="0"/>
              </w:rPr>
              <w:t xml:space="preserve">est także przybliżenie </w:t>
            </w:r>
            <w:r w:rsidRPr="00607A0D">
              <w:rPr>
                <w:b w:val="0"/>
              </w:rPr>
              <w:t xml:space="preserve">statusu podmiotów biorących udział w procedurach przewidzianych w ustawie, odpowiedzialności z tytułu </w:t>
            </w:r>
            <w:r>
              <w:rPr>
                <w:b w:val="0"/>
              </w:rPr>
              <w:t xml:space="preserve">naruszenia regulacji ustawowej </w:t>
            </w:r>
            <w:r w:rsidRPr="00607A0D">
              <w:rPr>
                <w:b w:val="0"/>
              </w:rPr>
              <w:t>stosowania środkó</w:t>
            </w:r>
            <w:r>
              <w:rPr>
                <w:b w:val="0"/>
              </w:rPr>
              <w:t>w ochrony prawnej oraz kontroli</w:t>
            </w:r>
            <w:r w:rsidRPr="00607A0D">
              <w:rPr>
                <w:b w:val="0"/>
              </w:rPr>
              <w:t xml:space="preserve"> ich udzielania</w:t>
            </w:r>
          </w:p>
        </w:tc>
      </w:tr>
      <w:tr xmlns:wp14="http://schemas.microsoft.com/office/word/2010/wordml" w:rsidRPr="00AF4A52" w:rsidR="00607A0D" w:rsidTr="00B748D9" w14:paraId="7052F843" wp14:textId="77777777">
        <w:tc>
          <w:tcPr>
            <w:tcW w:w="675" w:type="dxa"/>
            <w:vAlign w:val="center"/>
          </w:tcPr>
          <w:p w:rsidR="00607A0D" w:rsidP="00694017" w:rsidRDefault="00607A0D" w14:paraId="53C0B3C4" wp14:textId="77777777">
            <w:pPr>
              <w:pStyle w:val="Cele"/>
              <w:spacing w:before="40" w:after="40"/>
              <w:ind w:left="0" w:firstLine="0"/>
              <w:jc w:val="left"/>
            </w:pPr>
            <w:r>
              <w:t>C3</w:t>
            </w:r>
          </w:p>
        </w:tc>
        <w:tc>
          <w:tcPr>
            <w:tcW w:w="9103" w:type="dxa"/>
            <w:vAlign w:val="center"/>
          </w:tcPr>
          <w:p w:rsidRPr="00607A0D" w:rsidR="00607A0D" w:rsidP="00E7253F" w:rsidRDefault="00607A0D" w14:paraId="6AD9FAF8" wp14:textId="77777777">
            <w:pPr>
              <w:pStyle w:val="Podpunkty"/>
              <w:spacing w:before="40" w:after="40"/>
              <w:ind w:left="65" w:hanging="65"/>
              <w:rPr>
                <w:b w:val="0"/>
              </w:rPr>
            </w:pPr>
            <w:r>
              <w:rPr>
                <w:b w:val="0"/>
              </w:rPr>
              <w:t xml:space="preserve">Celem </w:t>
            </w:r>
            <w:r w:rsidRPr="00607A0D">
              <w:rPr>
                <w:b w:val="0"/>
              </w:rPr>
              <w:t>ćwiczeń jest:</w:t>
            </w:r>
          </w:p>
          <w:p w:rsidRPr="00607A0D" w:rsidR="00607A0D" w:rsidP="00E7253F" w:rsidRDefault="00607A0D" w14:paraId="20476FC6" wp14:textId="77777777">
            <w:pPr>
              <w:pStyle w:val="Podpunkty"/>
              <w:spacing w:before="40" w:after="40"/>
              <w:ind w:left="65" w:hanging="65"/>
              <w:rPr>
                <w:b w:val="0"/>
              </w:rPr>
            </w:pPr>
            <w:r w:rsidRPr="00607A0D">
              <w:rPr>
                <w:b w:val="0"/>
              </w:rPr>
              <w:t>- zaznajomienie z termin</w:t>
            </w:r>
            <w:r>
              <w:rPr>
                <w:b w:val="0"/>
              </w:rPr>
              <w:t xml:space="preserve">ologią związaną z zamówieniami publicznymi i jej </w:t>
            </w:r>
            <w:r w:rsidRPr="00607A0D">
              <w:rPr>
                <w:b w:val="0"/>
              </w:rPr>
              <w:t>utrwalenie</w:t>
            </w:r>
          </w:p>
          <w:p w:rsidRPr="00607A0D" w:rsidR="00607A0D" w:rsidP="00E7253F" w:rsidRDefault="00607A0D" w14:paraId="2A399C17" wp14:textId="77777777">
            <w:pPr>
              <w:pStyle w:val="Podpunkty"/>
              <w:spacing w:before="40" w:after="40"/>
              <w:ind w:left="65" w:hanging="65"/>
              <w:rPr>
                <w:b w:val="0"/>
              </w:rPr>
            </w:pPr>
            <w:r w:rsidRPr="00607A0D">
              <w:rPr>
                <w:b w:val="0"/>
              </w:rPr>
              <w:t>- na</w:t>
            </w:r>
            <w:r>
              <w:rPr>
                <w:b w:val="0"/>
              </w:rPr>
              <w:t xml:space="preserve">bycie praktycznej umiejętności </w:t>
            </w:r>
            <w:r w:rsidRPr="00607A0D">
              <w:rPr>
                <w:b w:val="0"/>
              </w:rPr>
              <w:t>w zakresie:</w:t>
            </w:r>
          </w:p>
          <w:p w:rsidRPr="00607A0D" w:rsidR="00607A0D" w:rsidP="00E7253F" w:rsidRDefault="00607A0D" w14:paraId="46180766" wp14:textId="77777777">
            <w:pPr>
              <w:pStyle w:val="Podpunkty"/>
              <w:spacing w:before="40" w:after="40"/>
              <w:ind w:left="65" w:hanging="65"/>
              <w:rPr>
                <w:b w:val="0"/>
              </w:rPr>
            </w:pPr>
            <w:r w:rsidRPr="00607A0D">
              <w:rPr>
                <w:b w:val="0"/>
              </w:rPr>
              <w:t>a) dokonywania oceny prawidłowości stosowania poszczególnych trybów udzielania zamówienia</w:t>
            </w:r>
          </w:p>
          <w:p w:rsidRPr="00607A0D" w:rsidR="00607A0D" w:rsidP="00E7253F" w:rsidRDefault="00607A0D" w14:paraId="76F45D7E" wp14:textId="77777777">
            <w:pPr>
              <w:pStyle w:val="Podpunkty"/>
              <w:spacing w:before="40" w:after="40"/>
              <w:ind w:left="65" w:hanging="65"/>
              <w:rPr>
                <w:b w:val="0"/>
              </w:rPr>
            </w:pPr>
            <w:r w:rsidRPr="00607A0D">
              <w:rPr>
                <w:b w:val="0"/>
              </w:rPr>
              <w:t>b) dokonywania oceny czy konkretny podmiot ma status zamawiającego według ustawy</w:t>
            </w:r>
            <w:r>
              <w:rPr>
                <w:b w:val="0"/>
              </w:rPr>
              <w:t xml:space="preserve"> </w:t>
            </w:r>
            <w:r w:rsidRPr="00607A0D">
              <w:rPr>
                <w:b w:val="0"/>
              </w:rPr>
              <w:t>-</w:t>
            </w:r>
            <w:r>
              <w:rPr>
                <w:b w:val="0"/>
              </w:rPr>
              <w:t xml:space="preserve"> </w:t>
            </w:r>
            <w:r w:rsidRPr="00607A0D">
              <w:rPr>
                <w:b w:val="0"/>
              </w:rPr>
              <w:t>Prawo zamówień publicznych</w:t>
            </w:r>
          </w:p>
          <w:p w:rsidRPr="00607A0D" w:rsidR="00607A0D" w:rsidP="00E7253F" w:rsidRDefault="00607A0D" w14:paraId="30D0300C" wp14:textId="77777777">
            <w:pPr>
              <w:pStyle w:val="Podpunkty"/>
              <w:spacing w:before="40" w:after="40"/>
              <w:ind w:left="65" w:hanging="65"/>
              <w:rPr>
                <w:b w:val="0"/>
              </w:rPr>
            </w:pPr>
            <w:r>
              <w:rPr>
                <w:b w:val="0"/>
              </w:rPr>
              <w:t>c) wskazywania nieprawidłowości</w:t>
            </w:r>
            <w:r w:rsidRPr="00607A0D">
              <w:rPr>
                <w:b w:val="0"/>
              </w:rPr>
              <w:t xml:space="preserve"> w stosowaniu przepisów ustawy</w:t>
            </w:r>
          </w:p>
          <w:p w:rsidRPr="00607A0D" w:rsidR="00607A0D" w:rsidP="00607A0D" w:rsidRDefault="00607A0D" w14:paraId="5D55622D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07A0D">
              <w:rPr>
                <w:b w:val="0"/>
              </w:rPr>
              <w:t>-</w:t>
            </w:r>
            <w:r>
              <w:rPr>
                <w:b w:val="0"/>
              </w:rPr>
              <w:t xml:space="preserve"> </w:t>
            </w:r>
            <w:r w:rsidRPr="00607A0D">
              <w:rPr>
                <w:b w:val="0"/>
              </w:rPr>
              <w:t>omawianie przykładów z orzecznictwa Krajowej Izby Odwoławczej</w:t>
            </w:r>
          </w:p>
        </w:tc>
      </w:tr>
    </w:tbl>
    <w:p xmlns:wp14="http://schemas.microsoft.com/office/word/2010/wordml" w:rsidRPr="009C54AE" w:rsidR="0085747A" w:rsidP="009C54AE" w:rsidRDefault="0085747A" w14:paraId="4B94D5A5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3DEEC66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61"/>
        <w:gridCol w:w="9"/>
        <w:gridCol w:w="5813"/>
        <w:gridCol w:w="2037"/>
      </w:tblGrid>
      <w:tr xmlns:wp14="http://schemas.microsoft.com/office/word/2010/wordml" w:rsidRPr="0019700A" w:rsidR="00FC46FC" w:rsidTr="00FC46FC" w14:paraId="106834AB" wp14:textId="77777777">
        <w:tc>
          <w:tcPr>
            <w:tcW w:w="1661" w:type="dxa"/>
            <w:vAlign w:val="center"/>
          </w:tcPr>
          <w:p w:rsidRPr="0043357B" w:rsidR="00FC46FC" w:rsidP="006D1762" w:rsidRDefault="00FC46FC" w14:paraId="41C145ED" wp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3357B">
              <w:rPr>
                <w:rFonts w:ascii="Corbel" w:hAnsi="Corbel"/>
                <w:szCs w:val="24"/>
              </w:rPr>
              <w:t>EK (efekt uczenia się)</w:t>
            </w:r>
          </w:p>
        </w:tc>
        <w:tc>
          <w:tcPr>
            <w:tcW w:w="5822" w:type="dxa"/>
            <w:gridSpan w:val="2"/>
            <w:vAlign w:val="center"/>
          </w:tcPr>
          <w:p w:rsidRPr="0043357B" w:rsidR="00FC46FC" w:rsidP="006D1762" w:rsidRDefault="00FC46FC" w14:paraId="1DEC5602" wp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3357B">
              <w:rPr>
                <w:rFonts w:ascii="Corbel" w:hAnsi="Corbel"/>
                <w:szCs w:val="24"/>
              </w:rPr>
              <w:t xml:space="preserve">Treść efektu uczenia się zdefiniowanego dla przedmiotu </w:t>
            </w:r>
          </w:p>
        </w:tc>
        <w:tc>
          <w:tcPr>
            <w:tcW w:w="2037" w:type="dxa"/>
            <w:vAlign w:val="center"/>
          </w:tcPr>
          <w:p w:rsidRPr="0043357B" w:rsidR="00FC46FC" w:rsidP="006D1762" w:rsidRDefault="00FC46FC" w14:paraId="728487E8" wp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3357B">
              <w:rPr>
                <w:rFonts w:ascii="Corbel" w:hAnsi="Corbel"/>
                <w:szCs w:val="24"/>
              </w:rPr>
              <w:t>Odniesienie do efektów kierunkowych</w:t>
            </w:r>
            <w:r w:rsidRPr="0043357B">
              <w:rPr>
                <w:rFonts w:ascii="Corbel" w:hAnsi="Corbel"/>
                <w:szCs w:val="24"/>
                <w:vertAlign w:val="superscript"/>
              </w:rPr>
              <w:footnoteReference w:id="1"/>
            </w:r>
          </w:p>
        </w:tc>
      </w:tr>
      <w:tr xmlns:wp14="http://schemas.microsoft.com/office/word/2010/wordml" w:rsidRPr="0019700A" w:rsidR="00607A0D" w:rsidTr="00FC46FC" w14:paraId="27D348FA" wp14:textId="77777777">
        <w:tc>
          <w:tcPr>
            <w:tcW w:w="1661" w:type="dxa"/>
          </w:tcPr>
          <w:p w:rsidRPr="0019700A" w:rsidR="00607A0D" w:rsidP="003E52E2" w:rsidRDefault="0019700A" w14:paraId="4FCA5964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smallCaps w:val="0"/>
                <w:sz w:val="22"/>
              </w:rPr>
              <w:t>EK</w:t>
            </w:r>
            <w:r w:rsidRPr="0019700A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22" w:type="dxa"/>
            <w:gridSpan w:val="2"/>
          </w:tcPr>
          <w:p w:rsidRPr="0019700A" w:rsidR="00607A0D" w:rsidP="003E52E2" w:rsidRDefault="00B63E8E" w14:paraId="55C4E03E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eastAsia="Cambria"/>
                <w:b w:val="0"/>
                <w:sz w:val="22"/>
              </w:rPr>
              <w:t xml:space="preserve">DEFINIUJE </w:t>
            </w:r>
            <w:r w:rsidRPr="0019700A">
              <w:rPr>
                <w:rFonts w:eastAsia="Cambria"/>
                <w:b w:val="0"/>
                <w:sz w:val="22"/>
              </w:rPr>
              <w:t>POJĘCIA WYSTĘPUJĄCE W USTAWIE</w:t>
            </w:r>
            <w:r>
              <w:rPr>
                <w:rFonts w:eastAsia="Cambria"/>
                <w:b w:val="0"/>
                <w:sz w:val="22"/>
              </w:rPr>
              <w:t xml:space="preserve"> PRAWO ZAMÓWIEŃ PUBLICZNYCH. ZNA PODMIOTY BIORĄCE UDZIAŁ W POSTĘPOWANIACH. OKREŚLA OBOWIĄZKI ZAMAWIAJĄCEGO PRZY PROCEDURZE UDZIELANIA ZAMÓWIEŃ PUBLICZNYCH</w:t>
            </w:r>
          </w:p>
        </w:tc>
        <w:tc>
          <w:tcPr>
            <w:tcW w:w="2037" w:type="dxa"/>
          </w:tcPr>
          <w:p w:rsidRPr="0019700A" w:rsidR="00607A0D" w:rsidP="003E52E2" w:rsidRDefault="0019700A" w14:paraId="27F8033C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K_W0</w:t>
            </w:r>
            <w:r w:rsidR="00B51C14">
              <w:rPr>
                <w:b w:val="0"/>
                <w:bCs/>
                <w:sz w:val="22"/>
              </w:rPr>
              <w:t>1</w:t>
            </w:r>
          </w:p>
        </w:tc>
      </w:tr>
      <w:tr xmlns:wp14="http://schemas.microsoft.com/office/word/2010/wordml" w:rsidRPr="0019700A" w:rsidR="00607A0D" w:rsidTr="00FC46FC" w14:paraId="0FF09E5A" wp14:textId="77777777">
        <w:tc>
          <w:tcPr>
            <w:tcW w:w="1661" w:type="dxa"/>
          </w:tcPr>
          <w:p w:rsidRPr="0019700A" w:rsidR="00607A0D" w:rsidP="003E52E2" w:rsidRDefault="0019700A" w14:paraId="56A76B1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822" w:type="dxa"/>
            <w:gridSpan w:val="2"/>
          </w:tcPr>
          <w:p w:rsidRPr="0019700A" w:rsidR="00607A0D" w:rsidP="003E52E2" w:rsidRDefault="00B63E8E" w14:paraId="4F6BFAF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eastAsia="Cambria"/>
                <w:b w:val="0"/>
                <w:sz w:val="22"/>
              </w:rPr>
              <w:t xml:space="preserve">WSKAZUJE TRYBY UDZIELANIA ZAMÓWIEŃ PUBLICZNYCH. </w:t>
            </w:r>
            <w:r w:rsidRPr="0019700A">
              <w:rPr>
                <w:rFonts w:eastAsia="Cambria"/>
                <w:b w:val="0"/>
                <w:sz w:val="22"/>
              </w:rPr>
              <w:t>OPISUJE ZASADY UDZIELANIA ZAMÓWIEŃ PUBLICZNYCH</w:t>
            </w:r>
          </w:p>
        </w:tc>
        <w:tc>
          <w:tcPr>
            <w:tcW w:w="2037" w:type="dxa"/>
          </w:tcPr>
          <w:p w:rsidRPr="0019700A" w:rsidR="00607A0D" w:rsidP="003E52E2" w:rsidRDefault="0019700A" w14:paraId="71C16F14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 xml:space="preserve">K_W01 </w:t>
            </w:r>
          </w:p>
          <w:p w:rsidR="00607A0D" w:rsidP="003E52E2" w:rsidRDefault="0019700A" w14:paraId="3FB25131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K_W03</w:t>
            </w:r>
          </w:p>
          <w:p w:rsidRPr="0019700A" w:rsidR="00B51C14" w:rsidP="003E52E2" w:rsidRDefault="00B51C14" w14:paraId="2E2E543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bCs/>
                <w:sz w:val="22"/>
              </w:rPr>
              <w:t>K_WO9</w:t>
            </w:r>
          </w:p>
        </w:tc>
      </w:tr>
      <w:tr xmlns:wp14="http://schemas.microsoft.com/office/word/2010/wordml" w:rsidRPr="0019700A" w:rsidR="00607A0D" w:rsidTr="00FC46FC" w14:paraId="17E24949" wp14:textId="77777777">
        <w:tc>
          <w:tcPr>
            <w:tcW w:w="1661" w:type="dxa"/>
          </w:tcPr>
          <w:p w:rsidRPr="0019700A" w:rsidR="00607A0D" w:rsidP="003E52E2" w:rsidRDefault="0019700A" w14:paraId="4196080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5822" w:type="dxa"/>
            <w:gridSpan w:val="2"/>
          </w:tcPr>
          <w:p w:rsidRPr="0019700A" w:rsidR="00607A0D" w:rsidP="003E52E2" w:rsidRDefault="00B63E8E" w14:paraId="079E473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rFonts w:eastAsia="Cambria"/>
                <w:b w:val="0"/>
                <w:sz w:val="22"/>
              </w:rPr>
              <w:t>ROZRÓŻNIA PRZESŁANKI STOSOWANIA POSZCZEGÓLNYCH TRYBÓW UDZIELANIA ZAMÓWIEŃ</w:t>
            </w:r>
          </w:p>
        </w:tc>
        <w:tc>
          <w:tcPr>
            <w:tcW w:w="2037" w:type="dxa"/>
          </w:tcPr>
          <w:p w:rsidRPr="00B51C14" w:rsidR="00B51C14" w:rsidP="003E52E2" w:rsidRDefault="0019700A" w14:paraId="5B874248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</w:t>
            </w:r>
            <w:r w:rsidR="00B51C14">
              <w:rPr>
                <w:b w:val="0"/>
                <w:bCs/>
                <w:sz w:val="22"/>
              </w:rPr>
              <w:t>_WO9</w:t>
            </w:r>
          </w:p>
        </w:tc>
      </w:tr>
      <w:tr xmlns:wp14="http://schemas.microsoft.com/office/word/2010/wordml" w:rsidRPr="0019700A" w:rsidR="00607A0D" w:rsidTr="00FC46FC" w14:paraId="00CEEEC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70" w:type="dxa"/>
            <w:gridSpan w:val="2"/>
          </w:tcPr>
          <w:p w:rsidRPr="0019700A" w:rsidR="00607A0D" w:rsidP="003E52E2" w:rsidRDefault="0019700A" w14:paraId="78C3198C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EK_04</w:t>
            </w:r>
          </w:p>
        </w:tc>
        <w:tc>
          <w:tcPr>
            <w:tcW w:w="5813" w:type="dxa"/>
          </w:tcPr>
          <w:p w:rsidRPr="0019700A" w:rsidR="00607A0D" w:rsidP="003E52E2" w:rsidRDefault="00B63E8E" w14:paraId="1DB989DF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rFonts w:eastAsia="Cambria"/>
                <w:b w:val="0"/>
                <w:sz w:val="22"/>
              </w:rPr>
              <w:t>WSKAZUJE PRZESŁANKI STO</w:t>
            </w:r>
            <w:r>
              <w:rPr>
                <w:rFonts w:eastAsia="Cambria"/>
                <w:b w:val="0"/>
                <w:sz w:val="22"/>
              </w:rPr>
              <w:t>SOWANIA ŚRODKÓW OCHRONY PRAWNEJ</w:t>
            </w:r>
            <w:r w:rsidRPr="0019700A">
              <w:rPr>
                <w:rFonts w:eastAsia="Cambria"/>
                <w:b w:val="0"/>
                <w:sz w:val="22"/>
              </w:rPr>
              <w:t xml:space="preserve"> I KONSEKWENCJE ICH STOSOWANIA</w:t>
            </w:r>
          </w:p>
        </w:tc>
        <w:tc>
          <w:tcPr>
            <w:tcW w:w="2037" w:type="dxa"/>
          </w:tcPr>
          <w:p w:rsidRPr="0019700A" w:rsidR="00607A0D" w:rsidP="003E52E2" w:rsidRDefault="0019700A" w14:paraId="71EACE24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</w:t>
            </w:r>
            <w:r w:rsidR="00B63E8E">
              <w:rPr>
                <w:b w:val="0"/>
                <w:bCs/>
                <w:sz w:val="22"/>
              </w:rPr>
              <w:t>UO4, K_UO5</w:t>
            </w:r>
          </w:p>
        </w:tc>
      </w:tr>
      <w:tr xmlns:wp14="http://schemas.microsoft.com/office/word/2010/wordml" w:rsidRPr="0019700A" w:rsidR="00607A0D" w:rsidTr="00FC46FC" w14:paraId="70EABD5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1670" w:type="dxa"/>
            <w:gridSpan w:val="2"/>
          </w:tcPr>
          <w:p w:rsidRPr="0019700A" w:rsidR="00607A0D" w:rsidP="003E52E2" w:rsidRDefault="0019700A" w14:paraId="74357262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EK_05</w:t>
            </w:r>
          </w:p>
        </w:tc>
        <w:tc>
          <w:tcPr>
            <w:tcW w:w="5813" w:type="dxa"/>
          </w:tcPr>
          <w:p w:rsidRPr="0019700A" w:rsidR="00607A0D" w:rsidP="003E52E2" w:rsidRDefault="00B63E8E" w14:paraId="561C5555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CHARAKTERYZUJ</w:t>
            </w:r>
            <w:r>
              <w:rPr>
                <w:b w:val="0"/>
                <w:sz w:val="22"/>
              </w:rPr>
              <w:t xml:space="preserve">E </w:t>
            </w:r>
            <w:r w:rsidRPr="0019700A">
              <w:rPr>
                <w:b w:val="0"/>
                <w:sz w:val="22"/>
              </w:rPr>
              <w:t>PROCEDURĘ UDZIELANIA ZAMÓWIENIA PUBLICZNEGO</w:t>
            </w:r>
          </w:p>
        </w:tc>
        <w:tc>
          <w:tcPr>
            <w:tcW w:w="2037" w:type="dxa"/>
          </w:tcPr>
          <w:p w:rsidRPr="0019700A" w:rsidR="00607A0D" w:rsidP="00B51C14" w:rsidRDefault="0019700A" w14:paraId="286A3B45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K_W0</w:t>
            </w:r>
            <w:r w:rsidR="00B51C14">
              <w:rPr>
                <w:b w:val="0"/>
                <w:bCs/>
                <w:sz w:val="22"/>
              </w:rPr>
              <w:t>8, K_WO9</w:t>
            </w:r>
            <w:r w:rsidR="00B63E8E">
              <w:rPr>
                <w:b w:val="0"/>
                <w:bCs/>
                <w:sz w:val="22"/>
              </w:rPr>
              <w:t xml:space="preserve">, </w:t>
            </w:r>
          </w:p>
        </w:tc>
      </w:tr>
      <w:tr xmlns:wp14="http://schemas.microsoft.com/office/word/2010/wordml" w:rsidRPr="0019700A" w:rsidR="00607A0D" w:rsidTr="00FC46FC" w14:paraId="2BFCD701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670" w:type="dxa"/>
            <w:gridSpan w:val="2"/>
          </w:tcPr>
          <w:p w:rsidRPr="0019700A" w:rsidR="00607A0D" w:rsidP="003E52E2" w:rsidRDefault="0019700A" w14:paraId="139A5216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EK_06</w:t>
            </w:r>
          </w:p>
        </w:tc>
        <w:tc>
          <w:tcPr>
            <w:tcW w:w="5813" w:type="dxa"/>
          </w:tcPr>
          <w:p w:rsidRPr="0019700A" w:rsidR="00607A0D" w:rsidP="003E52E2" w:rsidRDefault="00B63E8E" w14:paraId="7E63AEA6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PREZENTUJE ZASADY ODPOWIEDZIALNOŚCI Z TYTUŁU NARUSZENIA PRZEPISÓW USTAWY</w:t>
            </w:r>
          </w:p>
        </w:tc>
        <w:tc>
          <w:tcPr>
            <w:tcW w:w="2037" w:type="dxa"/>
          </w:tcPr>
          <w:p w:rsidR="0019700A" w:rsidP="003E52E2" w:rsidRDefault="0019700A" w14:paraId="3CFCD0C1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K_U0</w:t>
            </w:r>
            <w:r w:rsidR="00B51C14">
              <w:rPr>
                <w:b w:val="0"/>
                <w:bCs/>
                <w:sz w:val="22"/>
              </w:rPr>
              <w:t>1</w:t>
            </w:r>
          </w:p>
          <w:p w:rsidRPr="0019700A" w:rsidR="00607A0D" w:rsidP="003E52E2" w:rsidRDefault="0019700A" w14:paraId="0A428CB4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K_K02</w:t>
            </w:r>
          </w:p>
        </w:tc>
      </w:tr>
      <w:tr xmlns:wp14="http://schemas.microsoft.com/office/word/2010/wordml" w:rsidRPr="0019700A" w:rsidR="00607A0D" w:rsidTr="00FC46FC" w14:paraId="205D2122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1670" w:type="dxa"/>
            <w:gridSpan w:val="2"/>
          </w:tcPr>
          <w:p w:rsidRPr="0019700A" w:rsidR="00607A0D" w:rsidP="003E52E2" w:rsidRDefault="0019700A" w14:paraId="55CE86DB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EK_07</w:t>
            </w:r>
          </w:p>
        </w:tc>
        <w:tc>
          <w:tcPr>
            <w:tcW w:w="5813" w:type="dxa"/>
          </w:tcPr>
          <w:p w:rsidRPr="0019700A" w:rsidR="00607A0D" w:rsidP="003E52E2" w:rsidRDefault="00B63E8E" w14:paraId="6EB30F60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OCENIA SKUTECZNOŚĆ SYSTEMU ZAMÓWIEŃ PUBLICZNYCH</w:t>
            </w:r>
          </w:p>
        </w:tc>
        <w:tc>
          <w:tcPr>
            <w:tcW w:w="2037" w:type="dxa"/>
          </w:tcPr>
          <w:p w:rsidRPr="0019700A" w:rsidR="00607A0D" w:rsidP="003E52E2" w:rsidRDefault="0019700A" w14:paraId="54E3E2D9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K_K01</w:t>
            </w:r>
          </w:p>
        </w:tc>
      </w:tr>
      <w:tr xmlns:wp14="http://schemas.microsoft.com/office/word/2010/wordml" w:rsidRPr="0019700A" w:rsidR="00607A0D" w:rsidTr="00FC46FC" w14:paraId="22F3ECA9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70" w:type="dxa"/>
            <w:gridSpan w:val="2"/>
          </w:tcPr>
          <w:p w:rsidRPr="0019700A" w:rsidR="00607A0D" w:rsidP="003E52E2" w:rsidRDefault="0019700A" w14:paraId="30AC254F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EK_08</w:t>
            </w:r>
          </w:p>
        </w:tc>
        <w:tc>
          <w:tcPr>
            <w:tcW w:w="5813" w:type="dxa"/>
          </w:tcPr>
          <w:p w:rsidRPr="0019700A" w:rsidR="00607A0D" w:rsidP="003E52E2" w:rsidRDefault="00B63E8E" w14:paraId="17EF94ED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KWALIFIKUJE PRZYPADKI ORAZ SANKCJE Z TYTUŁU NARUSZENIA PRZEPISÓW USTAWY</w:t>
            </w:r>
          </w:p>
        </w:tc>
        <w:tc>
          <w:tcPr>
            <w:tcW w:w="2037" w:type="dxa"/>
          </w:tcPr>
          <w:p w:rsidRPr="0019700A" w:rsidR="00607A0D" w:rsidP="003E52E2" w:rsidRDefault="00B51C14" w14:paraId="020387AF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bCs/>
                <w:sz w:val="22"/>
              </w:rPr>
              <w:t>K_WO1</w:t>
            </w:r>
          </w:p>
        </w:tc>
      </w:tr>
      <w:tr xmlns:wp14="http://schemas.microsoft.com/office/word/2010/wordml" w:rsidRPr="0019700A" w:rsidR="00607A0D" w:rsidTr="00FC46FC" w14:paraId="0CDC1E0D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670" w:type="dxa"/>
            <w:gridSpan w:val="2"/>
          </w:tcPr>
          <w:p w:rsidRPr="0019700A" w:rsidR="00607A0D" w:rsidP="003E52E2" w:rsidRDefault="0019700A" w14:paraId="563D41BF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EK_09</w:t>
            </w:r>
          </w:p>
        </w:tc>
        <w:tc>
          <w:tcPr>
            <w:tcW w:w="5813" w:type="dxa"/>
          </w:tcPr>
          <w:p w:rsidRPr="0019700A" w:rsidR="00607A0D" w:rsidP="003E52E2" w:rsidRDefault="00B63E8E" w14:paraId="51C8BF71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CHARAKTERYZUJE UMOWY W SPRAWACH UDZIELANIA ZAMÓWIENIA PUBLICZNEGO</w:t>
            </w:r>
          </w:p>
        </w:tc>
        <w:tc>
          <w:tcPr>
            <w:tcW w:w="2037" w:type="dxa"/>
          </w:tcPr>
          <w:p w:rsidRPr="0019700A" w:rsidR="00607A0D" w:rsidP="003E52E2" w:rsidRDefault="00B51C14" w14:paraId="2023683D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K_WO8</w:t>
            </w:r>
            <w:r w:rsidR="00B63E8E">
              <w:rPr>
                <w:b w:val="0"/>
                <w:sz w:val="22"/>
              </w:rPr>
              <w:t>, K_UO5</w:t>
            </w:r>
          </w:p>
        </w:tc>
      </w:tr>
      <w:tr xmlns:wp14="http://schemas.microsoft.com/office/word/2010/wordml" w:rsidRPr="0019700A" w:rsidR="00607A0D" w:rsidTr="00FC46FC" w14:paraId="022C6D00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1670" w:type="dxa"/>
            <w:gridSpan w:val="2"/>
          </w:tcPr>
          <w:p w:rsidRPr="0019700A" w:rsidR="00607A0D" w:rsidP="003E52E2" w:rsidRDefault="0019700A" w14:paraId="7F7E1266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EK_10</w:t>
            </w:r>
          </w:p>
        </w:tc>
        <w:tc>
          <w:tcPr>
            <w:tcW w:w="5813" w:type="dxa"/>
          </w:tcPr>
          <w:p w:rsidRPr="0019700A" w:rsidR="00607A0D" w:rsidP="003E52E2" w:rsidRDefault="00B63E8E" w14:paraId="3C1EF582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DYSKUTUJE O WADACH I ZALETACH OBOWIĄZUJĄCEJ REGULACJI ZAMÓWIEŃ PUBLICZNYCH</w:t>
            </w:r>
          </w:p>
        </w:tc>
        <w:tc>
          <w:tcPr>
            <w:tcW w:w="2037" w:type="dxa"/>
          </w:tcPr>
          <w:p w:rsidRPr="0019700A" w:rsidR="00607A0D" w:rsidP="003E52E2" w:rsidRDefault="00B51C14" w14:paraId="044FD448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K_WO1</w:t>
            </w:r>
          </w:p>
          <w:p w:rsidR="00607A0D" w:rsidP="003E52E2" w:rsidRDefault="0019700A" w14:paraId="77426AF2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K_U0</w:t>
            </w:r>
            <w:r w:rsidR="00B51C14">
              <w:rPr>
                <w:b w:val="0"/>
                <w:bCs/>
                <w:sz w:val="22"/>
              </w:rPr>
              <w:t>1</w:t>
            </w:r>
          </w:p>
          <w:p w:rsidR="00DC6A53" w:rsidP="00B63E8E" w:rsidRDefault="00B63E8E" w14:paraId="024B3465" wp14:textId="77777777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K_UO4</w:t>
            </w:r>
          </w:p>
          <w:p w:rsidRPr="0019700A" w:rsidR="00B63E8E" w:rsidP="00B63E8E" w:rsidRDefault="00B63E8E" w14:paraId="6E723246" wp14:textId="77777777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K_U05</w:t>
            </w:r>
          </w:p>
        </w:tc>
      </w:tr>
      <w:tr xmlns:wp14="http://schemas.microsoft.com/office/word/2010/wordml" w:rsidRPr="0019700A" w:rsidR="00607A0D" w:rsidTr="00FC46FC" w14:paraId="3656B9AB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520" w:type="dxa"/>
            <w:gridSpan w:val="4"/>
            <w:tcBorders>
              <w:left w:val="nil"/>
              <w:bottom w:val="nil"/>
              <w:right w:val="nil"/>
            </w:tcBorders>
          </w:tcPr>
          <w:p w:rsidRPr="0019700A" w:rsidR="00607A0D" w:rsidP="00282A5A" w:rsidRDefault="00607A0D" w14:paraId="45FB0818" wp14:textId="77777777">
            <w:pPr>
              <w:pStyle w:val="Punktygwne"/>
              <w:rPr>
                <w:rFonts w:ascii="Corbel" w:hAnsi="Corbel"/>
                <w:b w:val="0"/>
                <w:sz w:val="22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2FDE1D41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>reści programowe</w:t>
      </w:r>
    </w:p>
    <w:p xmlns:wp14="http://schemas.microsoft.com/office/word/2010/wordml" w:rsidR="00607A0D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32"/>
        <w:gridCol w:w="988"/>
      </w:tblGrid>
      <w:tr xmlns:wp14="http://schemas.microsoft.com/office/word/2010/wordml" w:rsidRPr="009C54AE" w:rsidR="00607A0D" w:rsidTr="61568FD1" w14:paraId="587EA2A8" wp14:textId="77777777">
        <w:tc>
          <w:tcPr>
            <w:tcW w:w="8640" w:type="dxa"/>
            <w:tcMar/>
          </w:tcPr>
          <w:p w:rsidRPr="009C54AE" w:rsidR="00607A0D" w:rsidP="61568FD1" w:rsidRDefault="00607A0D" w14:paraId="35113026" wp14:textId="77777777" wp14:noSpellErr="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 w:rsidR="249DA2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999" w:type="dxa"/>
            <w:tcMar/>
          </w:tcPr>
          <w:p w:rsidRPr="009C54AE" w:rsidR="00607A0D" w:rsidP="61568FD1" w:rsidRDefault="00607A0D" w14:paraId="53128261" wp14:textId="77777777" wp14:noSpellErr="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607A0D" w:rsidTr="61568FD1" w14:paraId="632A23F5" wp14:textId="77777777">
        <w:tc>
          <w:tcPr>
            <w:tcW w:w="8640" w:type="dxa"/>
            <w:tcMar/>
          </w:tcPr>
          <w:p w:rsidRPr="003E52E2" w:rsidR="00607A0D" w:rsidP="61568FD1" w:rsidRDefault="00DC6A53" w14:paraId="5B756D46" wp14:textId="77777777" wp14:noSpellErr="1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cs="Times-Roman"/>
                <w:sz w:val="18"/>
                <w:szCs w:val="18"/>
                <w:lang w:eastAsia="pl-PL"/>
              </w:rPr>
            </w:pPr>
            <w:r w:rsidRPr="61568FD1" w:rsidR="104D4360">
              <w:rPr>
                <w:rFonts w:cs="Times-Roman"/>
                <w:b w:val="1"/>
                <w:bCs w:val="1"/>
                <w:sz w:val="18"/>
                <w:szCs w:val="18"/>
                <w:lang w:eastAsia="pl-PL"/>
              </w:rPr>
              <w:t>W1</w:t>
            </w:r>
            <w:r w:rsidRPr="61568FD1" w:rsidR="104D4360">
              <w:rPr>
                <w:rFonts w:cs="Times-Roman"/>
                <w:b w:val="1"/>
                <w:bCs w:val="1"/>
                <w:sz w:val="18"/>
                <w:szCs w:val="18"/>
                <w:lang w:eastAsia="pl-PL"/>
              </w:rPr>
              <w:t xml:space="preserve">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Poj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cie prawa zamówie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publicznych i jego rola w gospodarce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.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 xml:space="preserve"> Źródła prawa zamówień publicznych.</w:t>
            </w:r>
            <w:r w:rsidRPr="61568FD1" w:rsidR="0019700A">
              <w:rPr>
                <w:sz w:val="18"/>
                <w:szCs w:val="18"/>
              </w:rPr>
              <w:t xml:space="preserve"> Rys historyczny </w:t>
            </w:r>
            <w:r w:rsidRPr="61568FD1" w:rsidR="249DA2C4">
              <w:rPr>
                <w:sz w:val="18"/>
                <w:szCs w:val="18"/>
              </w:rPr>
              <w:t xml:space="preserve">zamówień </w:t>
            </w:r>
            <w:r w:rsidRPr="61568FD1" w:rsidR="249DA2C4">
              <w:rPr>
                <w:sz w:val="18"/>
                <w:szCs w:val="18"/>
              </w:rPr>
              <w:t>publicznych</w:t>
            </w:r>
            <w:r w:rsidRPr="61568FD1" w:rsidR="249DA2C4">
              <w:rPr>
                <w:sz w:val="18"/>
                <w:szCs w:val="18"/>
              </w:rPr>
              <w:t>. Rodzaje zamówień publicznych</w:t>
            </w:r>
          </w:p>
        </w:tc>
        <w:tc>
          <w:tcPr>
            <w:tcW w:w="999" w:type="dxa"/>
            <w:tcMar/>
          </w:tcPr>
          <w:p w:rsidRPr="009C54AE" w:rsidR="00607A0D" w:rsidP="61568FD1" w:rsidRDefault="00607A0D" w14:paraId="18F999B5" wp14:textId="77777777" wp14:noSpellErr="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 w:rsidR="249DA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607A0D" w:rsidTr="61568FD1" w14:paraId="468EBB51" wp14:textId="77777777">
        <w:tc>
          <w:tcPr>
            <w:tcW w:w="8640" w:type="dxa"/>
            <w:tcMar/>
          </w:tcPr>
          <w:p w:rsidRPr="009C54AE" w:rsidR="00607A0D" w:rsidP="61568FD1" w:rsidRDefault="00DC6A53" w14:paraId="5BB13CDD" wp14:textId="77777777" wp14:noSpellErr="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 w:rsidR="104D4360">
              <w:rPr>
                <w:b w:val="1"/>
                <w:bCs w:val="1"/>
                <w:sz w:val="18"/>
                <w:szCs w:val="18"/>
              </w:rPr>
              <w:t xml:space="preserve">W2 </w:t>
            </w:r>
            <w:r w:rsidRPr="61568FD1" w:rsidR="249DA2C4">
              <w:rPr>
                <w:b w:val="1"/>
                <w:bCs w:val="1"/>
                <w:sz w:val="18"/>
                <w:szCs w:val="18"/>
              </w:rPr>
              <w:t>S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tatus Prezesa Urz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du Zamówie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Publicznych. Organizacja Urz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du Zamówie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Publicznych</w:t>
            </w:r>
          </w:p>
        </w:tc>
        <w:tc>
          <w:tcPr>
            <w:tcW w:w="999" w:type="dxa"/>
            <w:tcMar/>
          </w:tcPr>
          <w:p w:rsidRPr="009C54AE" w:rsidR="00607A0D" w:rsidP="61568FD1" w:rsidRDefault="00607A0D" w14:paraId="649841BE" wp14:textId="77777777" wp14:noSpellErr="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 w:rsidR="249DA2C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xmlns:wp14="http://schemas.microsoft.com/office/word/2010/wordml" w:rsidRPr="009C54AE" w:rsidR="00607A0D" w:rsidTr="61568FD1" w14:paraId="3456BF9D" wp14:textId="77777777">
        <w:tc>
          <w:tcPr>
            <w:tcW w:w="8640" w:type="dxa"/>
            <w:tcMar/>
          </w:tcPr>
          <w:p w:rsidRPr="006216E6" w:rsidR="00607A0D" w:rsidP="61568FD1" w:rsidRDefault="00DC6A53" w14:paraId="4B2BB70D" wp14:textId="77777777" wp14:noSpellErr="1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cs="Times-Roman"/>
                <w:sz w:val="18"/>
                <w:szCs w:val="18"/>
                <w:lang w:eastAsia="pl-PL"/>
              </w:rPr>
            </w:pPr>
            <w:r w:rsidRPr="61568FD1" w:rsidR="104D4360">
              <w:rPr>
                <w:rFonts w:cs="Times-Roman"/>
                <w:b w:val="1"/>
                <w:bCs w:val="1"/>
                <w:sz w:val="18"/>
                <w:szCs w:val="18"/>
                <w:lang w:eastAsia="pl-PL"/>
              </w:rPr>
              <w:t xml:space="preserve">W3 </w:t>
            </w:r>
            <w:r w:rsidRPr="61568FD1" w:rsidR="0019700A">
              <w:rPr>
                <w:rFonts w:cs="Times-Roman"/>
                <w:sz w:val="18"/>
                <w:szCs w:val="18"/>
                <w:lang w:eastAsia="pl-PL"/>
              </w:rPr>
              <w:t xml:space="preserve">Zakres podmiotowy ustawy i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przedmiotowy stosowania ustawy; dostawy, roboty budowlane, usługi</w:t>
            </w:r>
          </w:p>
          <w:p w:rsidRPr="006216E6" w:rsidR="00607A0D" w:rsidP="61568FD1" w:rsidRDefault="00607A0D" w14:paraId="3E2AE8DD" wp14:textId="77777777" wp14:noSpellErr="1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cs="Times-Roman"/>
                <w:sz w:val="18"/>
                <w:szCs w:val="18"/>
                <w:lang w:eastAsia="pl-PL"/>
              </w:rPr>
            </w:pP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-wył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>ą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czenia stosowania ustawy</w:t>
            </w:r>
            <w:r w:rsidRPr="61568FD1" w:rsidR="5D3A4D1D">
              <w:rPr>
                <w:rFonts w:cs="Times-Roman"/>
                <w:sz w:val="18"/>
                <w:szCs w:val="18"/>
                <w:lang w:eastAsia="pl-PL"/>
              </w:rPr>
              <w:t xml:space="preserve">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(całkowite i cz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>ęś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ciowe)</w:t>
            </w:r>
          </w:p>
          <w:p w:rsidRPr="006216E6" w:rsidR="00607A0D" w:rsidP="61568FD1" w:rsidRDefault="00607A0D" w14:paraId="5A1F0AEE" wp14:textId="77777777" wp14:noSpellErr="1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cs="Times-Roman"/>
                <w:sz w:val="18"/>
                <w:szCs w:val="18"/>
                <w:lang w:eastAsia="pl-PL"/>
              </w:rPr>
            </w:pP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 xml:space="preserve">-progi kwotowe </w:t>
            </w:r>
          </w:p>
          <w:p w:rsidRPr="009C54AE" w:rsidR="00607A0D" w:rsidP="61568FD1" w:rsidRDefault="00607A0D" w14:paraId="6EA6B601" wp14:textId="77777777" wp14:noSpellErr="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-zamówienia wielorodzajowe</w:t>
            </w:r>
          </w:p>
        </w:tc>
        <w:tc>
          <w:tcPr>
            <w:tcW w:w="999" w:type="dxa"/>
            <w:tcMar/>
          </w:tcPr>
          <w:p w:rsidRPr="009C54AE" w:rsidR="00607A0D" w:rsidP="61568FD1" w:rsidRDefault="00607A0D" w14:paraId="7144751B" wp14:textId="77777777" wp14:noSpellErr="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 w:rsidR="249DA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607A0D" w:rsidTr="61568FD1" w14:paraId="3CB4AE8C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8640" w:type="dxa"/>
            <w:tcMar/>
          </w:tcPr>
          <w:p w:rsidR="00607A0D" w:rsidP="61568FD1" w:rsidRDefault="00DC6A53" w14:paraId="44C0DF3B" wp14:textId="77777777" wp14:noSpellErr="1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rFonts w:cs="Times-Roman"/>
                <w:sz w:val="18"/>
                <w:szCs w:val="18"/>
                <w:lang w:eastAsia="pl-PL"/>
              </w:rPr>
            </w:pPr>
            <w:r w:rsidRPr="61568FD1" w:rsidR="104D4360">
              <w:rPr>
                <w:rFonts w:cs="Times-Roman"/>
                <w:b w:val="1"/>
                <w:bCs w:val="1"/>
                <w:sz w:val="18"/>
                <w:szCs w:val="18"/>
                <w:lang w:eastAsia="pl-PL"/>
              </w:rPr>
              <w:t xml:space="preserve">W4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Zasady udzielania zamówie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>ń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;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 xml:space="preserve"> </w:t>
            </w:r>
          </w:p>
          <w:p w:rsidRPr="00A55470" w:rsidR="00607A0D" w:rsidP="61568FD1" w:rsidRDefault="00607A0D" w14:paraId="44D90A1F" wp14:textId="77777777" wp14:noSpellErr="1">
            <w:pPr>
              <w:autoSpaceDE w:val="0"/>
              <w:autoSpaceDN w:val="0"/>
              <w:adjustRightInd w:val="0"/>
              <w:spacing w:after="0" w:line="240" w:lineRule="auto"/>
              <w:ind w:left="90"/>
              <w:rPr>
                <w:sz w:val="18"/>
                <w:szCs w:val="18"/>
              </w:rPr>
            </w:pP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z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asada prymatu trybów przetargowych, równo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ci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 xml:space="preserve">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przedsi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 xml:space="preserve">biorców, </w:t>
            </w:r>
            <w:r w:rsidRPr="61568FD1" w:rsidR="0019700A">
              <w:rPr>
                <w:rFonts w:cs="Times-Roman"/>
                <w:sz w:val="18"/>
                <w:szCs w:val="18"/>
                <w:lang w:eastAsia="pl-PL"/>
              </w:rPr>
              <w:t xml:space="preserve">jawności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przejrzysto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ci,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 xml:space="preserve"> proporcjonalności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 xml:space="preserve"> bezstronno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ci i obiektywizmu, pisemno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ci</w:t>
            </w:r>
            <w:r w:rsidRPr="61568FD1" w:rsidR="0019700A">
              <w:rPr>
                <w:rFonts w:cs="Times-Roman"/>
                <w:sz w:val="18"/>
                <w:szCs w:val="18"/>
                <w:lang w:eastAsia="pl-PL"/>
              </w:rPr>
              <w:t xml:space="preserve">,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uczciwej konkurencji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999" w:type="dxa"/>
            <w:tcMar/>
          </w:tcPr>
          <w:p w:rsidR="00607A0D" w:rsidP="61568FD1" w:rsidRDefault="00607A0D" w14:paraId="78E884CA" wp14:textId="77777777" wp14:noSpellErr="1">
            <w:pPr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 w:rsidR="249DA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607A0D" w:rsidTr="61568FD1" w14:paraId="03EF1955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8640" w:type="dxa"/>
            <w:tcMar/>
          </w:tcPr>
          <w:p w:rsidR="00607A0D" w:rsidP="61568FD1" w:rsidRDefault="00DC6A53" w14:paraId="24D1C1D4" wp14:textId="77777777" wp14:noSpellErr="1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61568FD1" w:rsidR="104D4360">
              <w:rPr>
                <w:b w:val="1"/>
                <w:bCs w:val="1"/>
                <w:sz w:val="18"/>
                <w:szCs w:val="18"/>
                <w:lang w:eastAsia="pl-PL"/>
              </w:rPr>
              <w:t xml:space="preserve">W5 </w:t>
            </w:r>
            <w:r w:rsidRPr="61568FD1" w:rsidR="249DA2C4">
              <w:rPr>
                <w:sz w:val="18"/>
                <w:szCs w:val="18"/>
                <w:lang w:eastAsia="pl-PL"/>
              </w:rPr>
              <w:t>C</w:t>
            </w:r>
            <w:r w:rsidRPr="61568FD1" w:rsidR="249DA2C4">
              <w:rPr>
                <w:sz w:val="18"/>
                <w:szCs w:val="18"/>
                <w:lang w:eastAsia="pl-PL"/>
              </w:rPr>
              <w:t>harakterystyka trybów udzielania zamówienia publicznego</w:t>
            </w:r>
          </w:p>
        </w:tc>
        <w:tc>
          <w:tcPr>
            <w:tcW w:w="999" w:type="dxa"/>
            <w:tcMar/>
          </w:tcPr>
          <w:p w:rsidR="00607A0D" w:rsidP="61568FD1" w:rsidRDefault="00607A0D" w14:paraId="7842F596" wp14:textId="77777777" wp14:noSpellErr="1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61568FD1" w:rsidR="249DA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607A0D" w:rsidTr="61568FD1" w14:paraId="32C5619A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8640" w:type="dxa"/>
            <w:tcMar/>
          </w:tcPr>
          <w:p w:rsidRPr="00A55470" w:rsidR="00607A0D" w:rsidP="61568FD1" w:rsidRDefault="00DC6A53" w14:paraId="4F3AD89E" wp14:textId="77777777" wp14:noSpellErr="1">
            <w:pPr>
              <w:pStyle w:val="Akapitzlist"/>
              <w:spacing w:after="0" w:line="240" w:lineRule="auto"/>
              <w:ind w:left="90"/>
              <w:rPr>
                <w:rFonts w:cs="Times-Roman"/>
                <w:sz w:val="18"/>
                <w:szCs w:val="18"/>
                <w:lang w:eastAsia="pl-PL"/>
              </w:rPr>
            </w:pPr>
            <w:r w:rsidRPr="61568FD1" w:rsidR="104D4360">
              <w:rPr>
                <w:rFonts w:cs="Times-Roman"/>
                <w:b w:val="1"/>
                <w:bCs w:val="1"/>
                <w:sz w:val="18"/>
                <w:szCs w:val="18"/>
                <w:lang w:eastAsia="pl-PL"/>
              </w:rPr>
              <w:t xml:space="preserve">W6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 xml:space="preserve">Umowa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w sprawie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 xml:space="preserve"> udzielenia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 xml:space="preserve"> zamówie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>nia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 xml:space="preserve">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publiczn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ego</w:t>
            </w:r>
          </w:p>
        </w:tc>
        <w:tc>
          <w:tcPr>
            <w:tcW w:w="999" w:type="dxa"/>
            <w:tcBorders>
              <w:bottom w:val="single" w:color="auto" w:sz="4" w:space="0"/>
            </w:tcBorders>
            <w:tcMar/>
          </w:tcPr>
          <w:p w:rsidR="00607A0D" w:rsidP="61568FD1" w:rsidRDefault="006D1762" w14:paraId="2CC21B90" wp14:textId="77777777" wp14:noSpellErr="1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61568FD1" w:rsidR="169F5D3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="00607A0D" w:rsidTr="61568FD1" w14:paraId="13200B18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8640" w:type="dxa"/>
            <w:tcMar/>
          </w:tcPr>
          <w:p w:rsidR="00607A0D" w:rsidP="61568FD1" w:rsidRDefault="00DC6A53" w14:paraId="36739249" wp14:textId="77777777" wp14:noSpellErr="1">
            <w:pPr>
              <w:pStyle w:val="Akapitzlist"/>
              <w:spacing w:after="0" w:line="240" w:lineRule="auto"/>
              <w:ind w:left="90"/>
              <w:rPr>
                <w:rFonts w:cs="Times-Roman"/>
                <w:sz w:val="18"/>
                <w:szCs w:val="18"/>
                <w:lang w:eastAsia="pl-PL"/>
              </w:rPr>
            </w:pPr>
            <w:r w:rsidRPr="61568FD1" w:rsidR="104D4360">
              <w:rPr>
                <w:rFonts w:cs="Times-Roman"/>
                <w:b w:val="1"/>
                <w:bCs w:val="1"/>
                <w:sz w:val="18"/>
                <w:szCs w:val="18"/>
                <w:lang w:eastAsia="pl-PL"/>
              </w:rPr>
              <w:t xml:space="preserve">W7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Środki ochrony prawnej:</w:t>
            </w:r>
          </w:p>
          <w:p w:rsidR="00607A0D" w:rsidP="61568FD1" w:rsidRDefault="00607A0D" w14:paraId="5E83B25F" wp14:textId="77777777" wp14:noSpellErr="1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90" w:hanging="90"/>
              <w:rPr>
                <w:rFonts w:cs="Times-Roman"/>
                <w:sz w:val="18"/>
                <w:szCs w:val="18"/>
                <w:lang w:eastAsia="pl-PL"/>
              </w:rPr>
            </w:pP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Odwołanie</w:t>
            </w:r>
          </w:p>
          <w:p w:rsidRPr="00A55470" w:rsidR="00607A0D" w:rsidP="61568FD1" w:rsidRDefault="00607A0D" w14:paraId="16D8A19D" wp14:textId="77777777" wp14:noSpellErr="1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90" w:hanging="90"/>
              <w:rPr>
                <w:rFonts w:cs="Times-Roman"/>
                <w:sz w:val="18"/>
                <w:szCs w:val="18"/>
                <w:lang w:eastAsia="pl-PL"/>
              </w:rPr>
            </w:pP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Skarga</w:t>
            </w:r>
          </w:p>
          <w:p w:rsidR="00607A0D" w:rsidP="61568FD1" w:rsidRDefault="00607A0D" w14:paraId="0ACAC17E" wp14:textId="77777777" wp14:noSpellErr="1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Kontrola udzielania zamówie</w:t>
            </w:r>
            <w:r w:rsidRPr="61568FD1" w:rsidR="249DA2C4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>publicz</w:t>
            </w:r>
            <w:r w:rsidRPr="61568FD1" w:rsidR="249DA2C4">
              <w:rPr>
                <w:rFonts w:cs="Times-Roman"/>
                <w:sz w:val="18"/>
                <w:szCs w:val="18"/>
                <w:lang w:eastAsia="pl-PL"/>
              </w:rPr>
              <w:t xml:space="preserve">nych </w:t>
            </w:r>
          </w:p>
        </w:tc>
        <w:tc>
          <w:tcPr>
            <w:tcW w:w="999" w:type="dxa"/>
            <w:tcBorders>
              <w:bottom w:val="single" w:color="auto" w:sz="4" w:space="0"/>
            </w:tcBorders>
            <w:tcMar/>
          </w:tcPr>
          <w:p w:rsidR="00607A0D" w:rsidP="61568FD1" w:rsidRDefault="006D1762" w14:paraId="279935FF" wp14:textId="77777777" wp14:noSpellErr="1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61568FD1" w:rsidR="169F5D3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607A0D" w:rsidR="00607A0D" w:rsidP="00607A0D" w:rsidRDefault="00607A0D" w14:paraId="62486C05" wp14:textId="77777777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4101652C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91"/>
        <w:gridCol w:w="929"/>
      </w:tblGrid>
      <w:tr xmlns:wp14="http://schemas.microsoft.com/office/word/2010/wordml" w:rsidRPr="0019700A" w:rsidR="00607A0D" w:rsidTr="61568FD1" w14:paraId="55225495" wp14:textId="77777777">
        <w:tc>
          <w:tcPr>
            <w:tcW w:w="8700" w:type="dxa"/>
            <w:tcMar/>
          </w:tcPr>
          <w:p w:rsidRPr="0019700A" w:rsidR="00607A0D" w:rsidP="61568FD1" w:rsidRDefault="00607A0D" w14:paraId="5D69D229" wp14:textId="77777777" wp14:noSpellErr="1">
            <w:pPr>
              <w:pStyle w:val="Akapitzlist"/>
              <w:spacing w:after="0" w:line="240" w:lineRule="auto"/>
              <w:ind w:left="708" w:hanging="618"/>
              <w:rPr>
                <w:rFonts w:ascii="Corbel" w:hAnsi="Corbel"/>
                <w:sz w:val="24"/>
                <w:szCs w:val="24"/>
              </w:rPr>
            </w:pPr>
            <w:r w:rsidRPr="61568FD1" w:rsidR="249DA2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939" w:type="dxa"/>
            <w:tcMar/>
          </w:tcPr>
          <w:p w:rsidRPr="0019700A" w:rsidR="00607A0D" w:rsidP="61568FD1" w:rsidRDefault="00607A0D" w14:paraId="4B99056E" wp14:textId="77777777" wp14:noSpellErr="1">
            <w:pPr>
              <w:pStyle w:val="Akapitzlist"/>
              <w:spacing w:after="0" w:line="240" w:lineRule="auto"/>
              <w:ind w:left="0" w:firstLine="90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19700A" w:rsidR="00607A0D" w:rsidTr="61568FD1" w14:paraId="63D8E936" wp14:textId="77777777">
        <w:tc>
          <w:tcPr>
            <w:tcW w:w="8700" w:type="dxa"/>
            <w:tcMar/>
          </w:tcPr>
          <w:p w:rsidRPr="0019700A" w:rsidR="00607A0D" w:rsidP="61568FD1" w:rsidRDefault="00DC6A53" w14:paraId="1BD7D3D8" wp14:textId="77777777" wp14:noSpellErr="1">
            <w:pPr>
              <w:pStyle w:val="Akapitzlist"/>
              <w:spacing w:after="0" w:line="240" w:lineRule="auto"/>
              <w:ind w:left="0" w:firstLine="90"/>
              <w:rPr>
                <w:rFonts w:ascii="Corbel" w:hAnsi="Corbel"/>
                <w:sz w:val="24"/>
                <w:szCs w:val="24"/>
              </w:rPr>
            </w:pPr>
            <w:r w:rsidRPr="61568FD1" w:rsidR="104D4360">
              <w:rPr>
                <w:rFonts w:ascii="Times New Roman" w:hAnsi="Times New Roman"/>
                <w:b w:val="1"/>
                <w:bCs w:val="1"/>
                <w:sz w:val="18"/>
                <w:szCs w:val="18"/>
              </w:rPr>
              <w:t>Ćw1</w:t>
            </w:r>
            <w:r w:rsidRPr="61568FD1" w:rsidR="104D43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61568FD1" w:rsidR="249DA2C4">
              <w:rPr>
                <w:rFonts w:ascii="Times New Roman" w:hAnsi="Times New Roman"/>
                <w:sz w:val="18"/>
                <w:szCs w:val="18"/>
              </w:rPr>
              <w:t>Plan postępowań o udzielenie zmówienia publicznego</w:t>
            </w:r>
          </w:p>
        </w:tc>
        <w:tc>
          <w:tcPr>
            <w:tcW w:w="939" w:type="dxa"/>
            <w:tcMar/>
          </w:tcPr>
          <w:p w:rsidRPr="0019700A" w:rsidR="00607A0D" w:rsidP="61568FD1" w:rsidRDefault="00607A0D" w14:paraId="56B20A0C" wp14:textId="77777777" wp14:noSpellErr="1">
            <w:pPr>
              <w:pStyle w:val="Akapitzlist"/>
              <w:spacing w:after="0" w:line="240" w:lineRule="auto"/>
              <w:ind w:left="0" w:firstLine="90"/>
              <w:rPr>
                <w:rFonts w:ascii="Corbel" w:hAnsi="Corbel"/>
                <w:sz w:val="24"/>
                <w:szCs w:val="24"/>
              </w:rPr>
            </w:pPr>
            <w:r w:rsidRPr="61568FD1" w:rsidR="249DA2C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xmlns:wp14="http://schemas.microsoft.com/office/word/2010/wordml" w:rsidRPr="0019700A" w:rsidR="00607A0D" w:rsidTr="61568FD1" w14:paraId="32A6FA9B" wp14:textId="77777777">
        <w:tc>
          <w:tcPr>
            <w:tcW w:w="8700" w:type="dxa"/>
            <w:tcMar/>
          </w:tcPr>
          <w:p w:rsidRPr="0019700A" w:rsidR="00607A0D" w:rsidP="61568FD1" w:rsidRDefault="00DC6A53" w14:paraId="5A9D3CE6" wp14:textId="77777777" wp14:noSpellErr="1">
            <w:pPr>
              <w:pStyle w:val="Akapitzlist"/>
              <w:spacing w:after="0" w:line="240" w:lineRule="auto"/>
              <w:ind w:left="0" w:firstLine="90"/>
              <w:rPr>
                <w:rFonts w:ascii="Corbel" w:hAnsi="Corbel"/>
                <w:sz w:val="24"/>
                <w:szCs w:val="24"/>
              </w:rPr>
            </w:pPr>
            <w:r w:rsidRPr="61568FD1" w:rsidR="104D4360">
              <w:rPr>
                <w:rFonts w:ascii="Times New Roman" w:hAnsi="Times New Roman"/>
                <w:b w:val="1"/>
                <w:bCs w:val="1"/>
                <w:sz w:val="18"/>
                <w:szCs w:val="18"/>
              </w:rPr>
              <w:t>Ćw</w:t>
            </w:r>
            <w:r w:rsidRPr="61568FD1" w:rsidR="104D4360">
              <w:rPr>
                <w:rFonts w:ascii="Times New Roman" w:hAnsi="Times New Roman"/>
                <w:b w:val="1"/>
                <w:bCs w:val="1"/>
                <w:sz w:val="18"/>
                <w:szCs w:val="18"/>
              </w:rPr>
              <w:t>2</w:t>
            </w:r>
            <w:r w:rsidRPr="61568FD1" w:rsidR="104D43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61568FD1" w:rsidR="249DA2C4">
              <w:rPr>
                <w:rFonts w:ascii="Times New Roman" w:hAnsi="Times New Roman"/>
                <w:sz w:val="18"/>
                <w:szCs w:val="18"/>
                <w:lang w:eastAsia="pl-PL"/>
              </w:rPr>
              <w:t>Przygotowanie postępowania o udzielenie zamówienia publicznego; opis przedmiotu zamówienia, ustalenie wartości zamówienia, specyfikacja istotnych warunków zamówienia,</w:t>
            </w:r>
            <w:r w:rsidRPr="61568FD1" w:rsidR="0019700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61568FD1" w:rsidR="249DA2C4">
              <w:rPr>
                <w:rFonts w:ascii="Times New Roman" w:hAnsi="Times New Roman"/>
                <w:sz w:val="18"/>
                <w:szCs w:val="18"/>
                <w:lang w:eastAsia="pl-PL"/>
              </w:rPr>
              <w:t>podział zamówienia na części</w:t>
            </w:r>
          </w:p>
        </w:tc>
        <w:tc>
          <w:tcPr>
            <w:tcW w:w="939" w:type="dxa"/>
            <w:tcMar/>
          </w:tcPr>
          <w:p w:rsidRPr="0019700A" w:rsidR="00607A0D" w:rsidP="61568FD1" w:rsidRDefault="00607A0D" w14:paraId="7C964D78" wp14:textId="77777777" wp14:noSpellErr="1">
            <w:pPr>
              <w:pStyle w:val="Akapitzlist"/>
              <w:spacing w:after="0" w:line="240" w:lineRule="auto"/>
              <w:ind w:left="0" w:firstLine="90"/>
              <w:rPr>
                <w:rFonts w:ascii="Corbel" w:hAnsi="Corbel"/>
                <w:sz w:val="24"/>
                <w:szCs w:val="24"/>
              </w:rPr>
            </w:pPr>
            <w:r w:rsidRPr="61568FD1" w:rsidR="249DA2C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19700A" w:rsidR="00607A0D" w:rsidTr="61568FD1" w14:paraId="31F1DE8E" wp14:textId="77777777">
        <w:tc>
          <w:tcPr>
            <w:tcW w:w="8700" w:type="dxa"/>
            <w:tcMar/>
          </w:tcPr>
          <w:p w:rsidRPr="0019700A" w:rsidR="00607A0D" w:rsidP="61568FD1" w:rsidRDefault="00DC6A53" w14:paraId="3FB67B72" wp14:textId="77777777" wp14:noSpellErr="1">
            <w:pPr>
              <w:pStyle w:val="Akapitzlist"/>
              <w:spacing w:after="0" w:line="240" w:lineRule="auto"/>
              <w:ind w:left="0" w:firstLine="90"/>
              <w:rPr>
                <w:rFonts w:ascii="Corbel" w:hAnsi="Corbel"/>
                <w:sz w:val="24"/>
                <w:szCs w:val="24"/>
              </w:rPr>
            </w:pPr>
            <w:r w:rsidRPr="61568FD1" w:rsidR="104D4360">
              <w:rPr>
                <w:rFonts w:ascii="Times New Roman" w:hAnsi="Times New Roman"/>
                <w:b w:val="1"/>
                <w:bCs w:val="1"/>
                <w:sz w:val="18"/>
                <w:szCs w:val="18"/>
              </w:rPr>
              <w:t>Ćw</w:t>
            </w:r>
            <w:r w:rsidRPr="61568FD1" w:rsidR="104D4360">
              <w:rPr>
                <w:rFonts w:ascii="Times New Roman" w:hAnsi="Times New Roman"/>
                <w:b w:val="1"/>
                <w:bCs w:val="1"/>
                <w:sz w:val="18"/>
                <w:szCs w:val="18"/>
              </w:rPr>
              <w:t>3</w:t>
            </w:r>
            <w:r w:rsidRPr="61568FD1" w:rsidR="104D43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61568FD1" w:rsidR="249DA2C4">
              <w:rPr>
                <w:rFonts w:ascii="Times New Roman" w:hAnsi="Times New Roman"/>
                <w:sz w:val="18"/>
                <w:szCs w:val="18"/>
              </w:rPr>
              <w:t>Dokumentowanie postępowania o udzielenie zamówienia</w:t>
            </w:r>
          </w:p>
        </w:tc>
        <w:tc>
          <w:tcPr>
            <w:tcW w:w="939" w:type="dxa"/>
            <w:tcMar/>
          </w:tcPr>
          <w:p w:rsidRPr="0019700A" w:rsidR="00607A0D" w:rsidP="61568FD1" w:rsidRDefault="00607A0D" w14:paraId="249FAAB8" wp14:textId="77777777" wp14:noSpellErr="1">
            <w:pPr>
              <w:pStyle w:val="Akapitzlist"/>
              <w:spacing w:after="0" w:line="240" w:lineRule="auto"/>
              <w:ind w:left="0" w:firstLine="90"/>
              <w:rPr>
                <w:rFonts w:ascii="Corbel" w:hAnsi="Corbel"/>
                <w:sz w:val="24"/>
                <w:szCs w:val="24"/>
              </w:rPr>
            </w:pPr>
            <w:r w:rsidRPr="61568FD1" w:rsidR="249DA2C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xmlns:wp14="http://schemas.microsoft.com/office/word/2010/wordml" w:rsidRPr="0019700A" w:rsidR="00607A0D" w:rsidTr="61568FD1" w14:paraId="763A029D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8700" w:type="dxa"/>
            <w:tcMar/>
          </w:tcPr>
          <w:p w:rsidRPr="0019700A" w:rsidR="00607A0D" w:rsidP="61568FD1" w:rsidRDefault="00DC6A53" w14:paraId="7A73FED3" wp14:textId="77777777" wp14:noSpellErr="1">
            <w:pPr>
              <w:spacing w:after="0" w:line="240" w:lineRule="auto"/>
              <w:ind w:firstLine="90"/>
              <w:rPr>
                <w:rFonts w:ascii="Times New Roman" w:hAnsi="Times New Roman" w:eastAsia="Times New Roman"/>
                <w:sz w:val="20"/>
                <w:szCs w:val="20"/>
                <w:lang w:eastAsia="pl-PL"/>
              </w:rPr>
            </w:pPr>
            <w:r w:rsidRPr="61568FD1" w:rsidR="104D4360">
              <w:rPr>
                <w:rFonts w:ascii="Times New Roman" w:hAnsi="Times New Roman"/>
                <w:b w:val="1"/>
                <w:bCs w:val="1"/>
                <w:sz w:val="18"/>
                <w:szCs w:val="18"/>
              </w:rPr>
              <w:t>Ćw</w:t>
            </w:r>
            <w:r w:rsidRPr="61568FD1" w:rsidR="104D4360">
              <w:rPr>
                <w:rFonts w:ascii="Times New Roman" w:hAnsi="Times New Roman"/>
                <w:b w:val="1"/>
                <w:bCs w:val="1"/>
                <w:sz w:val="18"/>
                <w:szCs w:val="18"/>
              </w:rPr>
              <w:t>4</w:t>
            </w:r>
            <w:r w:rsidRPr="61568FD1" w:rsidR="104D43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61568FD1" w:rsidR="249DA2C4">
              <w:rPr>
                <w:rFonts w:ascii="Times New Roman" w:hAnsi="Times New Roman" w:eastAsia="Times New Roman"/>
                <w:sz w:val="20"/>
                <w:szCs w:val="20"/>
                <w:lang w:eastAsia="pl-PL"/>
              </w:rPr>
              <w:t>Wszczęcie postępowania</w:t>
            </w:r>
          </w:p>
          <w:p w:rsidRPr="0019700A" w:rsidR="00607A0D" w:rsidP="61568FD1" w:rsidRDefault="00607A0D" w14:paraId="44C8E647" wp14:textId="77777777" wp14:noSpellErr="1">
            <w:pPr>
              <w:spacing w:after="0" w:line="240" w:lineRule="auto"/>
              <w:ind w:firstLine="90"/>
              <w:rPr>
                <w:rFonts w:ascii="Times New Roman" w:hAnsi="Times New Roman" w:eastAsia="Times New Roman"/>
                <w:sz w:val="20"/>
                <w:szCs w:val="20"/>
                <w:lang w:eastAsia="pl-PL"/>
              </w:rPr>
            </w:pPr>
            <w:r w:rsidRPr="61568FD1" w:rsidR="249DA2C4">
              <w:rPr>
                <w:rFonts w:ascii="Times New Roman" w:hAnsi="Times New Roman" w:eastAsia="Times New Roman"/>
                <w:sz w:val="20"/>
                <w:szCs w:val="20"/>
                <w:lang w:eastAsia="pl-PL"/>
              </w:rPr>
              <w:t>-zasady dotyczące ogłoszeń,</w:t>
            </w:r>
          </w:p>
          <w:p w:rsidRPr="0019700A" w:rsidR="00607A0D" w:rsidP="61568FD1" w:rsidRDefault="00607A0D" w14:paraId="7981B08B" wp14:textId="77777777" wp14:noSpellErr="1">
            <w:pPr>
              <w:spacing w:after="0" w:line="240" w:lineRule="auto"/>
              <w:ind w:firstLine="90"/>
              <w:rPr>
                <w:rFonts w:ascii="Times New Roman" w:hAnsi="Times New Roman" w:eastAsia="Times New Roman"/>
                <w:sz w:val="20"/>
                <w:szCs w:val="20"/>
                <w:lang w:eastAsia="pl-PL"/>
              </w:rPr>
            </w:pPr>
            <w:r w:rsidRPr="61568FD1" w:rsidR="249DA2C4">
              <w:rPr>
                <w:rFonts w:ascii="Times New Roman" w:hAnsi="Times New Roman" w:eastAsia="Times New Roman"/>
                <w:sz w:val="20"/>
                <w:szCs w:val="20"/>
                <w:lang w:eastAsia="pl-PL"/>
              </w:rPr>
              <w:t>-złożenie oferty,</w:t>
            </w:r>
          </w:p>
          <w:p w:rsidRPr="0019700A" w:rsidR="00607A0D" w:rsidP="61568FD1" w:rsidRDefault="00607A0D" w14:paraId="197EC2D5" wp14:textId="77777777" wp14:noSpellErr="1">
            <w:pPr>
              <w:spacing w:after="0" w:line="240" w:lineRule="auto"/>
              <w:ind w:firstLine="90"/>
              <w:rPr>
                <w:rFonts w:ascii="Times New Roman" w:hAnsi="Times New Roman" w:eastAsia="Times New Roman"/>
                <w:sz w:val="20"/>
                <w:szCs w:val="20"/>
                <w:lang w:eastAsia="pl-PL"/>
              </w:rPr>
            </w:pPr>
            <w:r w:rsidRPr="61568FD1" w:rsidR="249DA2C4">
              <w:rPr>
                <w:rFonts w:ascii="Times New Roman" w:hAnsi="Times New Roman" w:eastAsia="Times New Roman"/>
                <w:sz w:val="20"/>
                <w:szCs w:val="20"/>
                <w:lang w:eastAsia="pl-PL"/>
              </w:rPr>
              <w:t>-odrzucenie oferty przetargowej,</w:t>
            </w:r>
          </w:p>
          <w:p w:rsidRPr="0019700A" w:rsidR="00607A0D" w:rsidP="61568FD1" w:rsidRDefault="00607A0D" w14:paraId="610B0DFE" wp14:textId="77777777" wp14:noSpellErr="1">
            <w:pPr>
              <w:spacing w:after="0" w:line="240" w:lineRule="auto"/>
              <w:ind w:firstLine="90"/>
              <w:rPr>
                <w:rFonts w:ascii="Times New Roman" w:hAnsi="Times New Roman" w:eastAsia="Times New Roman"/>
                <w:sz w:val="20"/>
                <w:szCs w:val="20"/>
                <w:lang w:eastAsia="pl-PL"/>
              </w:rPr>
            </w:pPr>
            <w:r w:rsidRPr="61568FD1" w:rsidR="249DA2C4">
              <w:rPr>
                <w:rFonts w:ascii="Times New Roman" w:hAnsi="Times New Roman" w:eastAsia="Times New Roman"/>
                <w:sz w:val="20"/>
                <w:szCs w:val="20"/>
                <w:lang w:eastAsia="pl-PL"/>
              </w:rPr>
              <w:t>- aukcja elektroniczna,</w:t>
            </w:r>
          </w:p>
          <w:p w:rsidRPr="00A55470" w:rsidR="00607A0D" w:rsidP="61568FD1" w:rsidRDefault="00607A0D" w14:paraId="6FB92456" wp14:textId="77777777" wp14:noSpellErr="1">
            <w:pPr>
              <w:spacing w:after="0" w:line="240" w:lineRule="auto"/>
              <w:ind w:firstLine="90"/>
              <w:rPr>
                <w:rFonts w:ascii="Times New Roman" w:hAnsi="Times New Roman" w:eastAsia="Times New Roman"/>
                <w:sz w:val="20"/>
                <w:szCs w:val="20"/>
                <w:lang w:eastAsia="pl-PL"/>
              </w:rPr>
            </w:pPr>
            <w:r w:rsidRPr="61568FD1" w:rsidR="249DA2C4">
              <w:rPr>
                <w:rFonts w:ascii="Times New Roman" w:hAnsi="Times New Roman" w:eastAsia="Times New Roman"/>
                <w:sz w:val="20"/>
                <w:szCs w:val="20"/>
                <w:lang w:eastAsia="pl-PL"/>
              </w:rPr>
              <w:t>-nieważnienie postępowania</w:t>
            </w:r>
          </w:p>
        </w:tc>
        <w:tc>
          <w:tcPr>
            <w:tcW w:w="939" w:type="dxa"/>
            <w:tcMar/>
          </w:tcPr>
          <w:p w:rsidRPr="0019700A" w:rsidR="00607A0D" w:rsidP="61568FD1" w:rsidRDefault="00607A0D" w14:paraId="5FCD5EC4" wp14:textId="77777777" wp14:noSpellErr="1">
            <w:pPr>
              <w:pStyle w:val="Punktygwne"/>
              <w:ind w:firstLine="90"/>
              <w:rPr>
                <w:rFonts w:ascii="Corbel" w:hAnsi="Corbel"/>
                <w:b w:val="0"/>
                <w:bCs w:val="0"/>
              </w:rPr>
            </w:pPr>
            <w:r w:rsidRPr="61568FD1" w:rsidR="249DA2C4">
              <w:rPr>
                <w:rFonts w:ascii="Corbel" w:hAnsi="Corbel"/>
                <w:b w:val="0"/>
                <w:bCs w:val="0"/>
              </w:rPr>
              <w:t>3</w:t>
            </w:r>
          </w:p>
        </w:tc>
      </w:tr>
      <w:tr xmlns:wp14="http://schemas.microsoft.com/office/word/2010/wordml" w:rsidRPr="0019700A" w:rsidR="00607A0D" w:rsidTr="61568FD1" w14:paraId="6EAFC7CA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8700" w:type="dxa"/>
            <w:tcMar/>
          </w:tcPr>
          <w:p w:rsidRPr="0019700A" w:rsidR="00607A0D" w:rsidP="61568FD1" w:rsidRDefault="00DC6A53" w14:paraId="10BB3B70" wp14:textId="77777777" wp14:noSpellErr="1">
            <w:pPr>
              <w:autoSpaceDE w:val="0"/>
              <w:autoSpaceDN w:val="0"/>
              <w:adjustRightInd w:val="0"/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 w:rsidR="104D4360">
              <w:rPr>
                <w:rFonts w:ascii="Times New Roman" w:hAnsi="Times New Roman"/>
                <w:b w:val="1"/>
                <w:bCs w:val="1"/>
                <w:sz w:val="18"/>
                <w:szCs w:val="18"/>
              </w:rPr>
              <w:t>Ćw</w:t>
            </w:r>
            <w:r w:rsidRPr="61568FD1" w:rsidR="104D4360">
              <w:rPr>
                <w:rFonts w:ascii="Times New Roman" w:hAnsi="Times New Roman"/>
                <w:b w:val="1"/>
                <w:bCs w:val="1"/>
                <w:sz w:val="18"/>
                <w:szCs w:val="18"/>
              </w:rPr>
              <w:t xml:space="preserve">5 </w:t>
            </w:r>
            <w:r w:rsidRPr="61568FD1" w:rsidR="249DA2C4">
              <w:rPr>
                <w:rFonts w:ascii="Times New Roman" w:hAnsi="Times New Roman"/>
                <w:sz w:val="18"/>
                <w:szCs w:val="18"/>
                <w:lang w:eastAsia="pl-PL"/>
              </w:rPr>
              <w:t>Postępowanie o udzielenie zamówienia publicznego</w:t>
            </w:r>
          </w:p>
          <w:p w:rsidRPr="0019700A" w:rsidR="00607A0D" w:rsidP="61568FD1" w:rsidRDefault="00607A0D" w14:paraId="6F7DC800" wp14:textId="77777777" wp14:noSpellErr="1">
            <w:pPr>
              <w:autoSpaceDE w:val="0"/>
              <w:autoSpaceDN w:val="0"/>
              <w:adjustRightInd w:val="0"/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 w:rsidR="249DA2C4">
              <w:rPr>
                <w:rFonts w:ascii="Times New Roman" w:hAnsi="Times New Roman"/>
                <w:sz w:val="18"/>
                <w:szCs w:val="18"/>
                <w:lang w:eastAsia="pl-PL"/>
              </w:rPr>
              <w:t>- obowiązki zamawiającego</w:t>
            </w:r>
          </w:p>
          <w:p w:rsidRPr="0019700A" w:rsidR="00607A0D" w:rsidP="61568FD1" w:rsidRDefault="00607A0D" w14:paraId="56186B6E" wp14:textId="77777777" wp14:noSpellErr="1">
            <w:pPr>
              <w:autoSpaceDE w:val="0"/>
              <w:autoSpaceDN w:val="0"/>
              <w:adjustRightInd w:val="0"/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 w:rsidR="249DA2C4">
              <w:rPr>
                <w:rFonts w:ascii="Times New Roman" w:hAnsi="Times New Roman"/>
                <w:sz w:val="18"/>
                <w:szCs w:val="18"/>
                <w:lang w:eastAsia="pl-PL"/>
              </w:rPr>
              <w:t>- wspólne udzielanie zamówienia</w:t>
            </w:r>
          </w:p>
          <w:p w:rsidRPr="0019700A" w:rsidR="00607A0D" w:rsidP="61568FD1" w:rsidRDefault="00607A0D" w14:paraId="006FCCCA" wp14:textId="77777777" wp14:noSpellErr="1">
            <w:pPr>
              <w:autoSpaceDE w:val="0"/>
              <w:autoSpaceDN w:val="0"/>
              <w:adjustRightInd w:val="0"/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 w:rsidR="249DA2C4">
              <w:rPr>
                <w:rFonts w:ascii="Times New Roman" w:hAnsi="Times New Roman"/>
                <w:sz w:val="18"/>
                <w:szCs w:val="18"/>
                <w:lang w:eastAsia="pl-PL"/>
              </w:rPr>
              <w:t>-wyłączenie osób wykonujących czynności po stronie zamawiającego</w:t>
            </w:r>
          </w:p>
          <w:p w:rsidRPr="0019700A" w:rsidR="00607A0D" w:rsidP="61568FD1" w:rsidRDefault="00607A0D" w14:paraId="34BD9FA5" wp14:textId="77777777" wp14:noSpellErr="1">
            <w:pPr>
              <w:autoSpaceDE w:val="0"/>
              <w:autoSpaceDN w:val="0"/>
              <w:adjustRightInd w:val="0"/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 w:rsidR="249DA2C4">
              <w:rPr>
                <w:rFonts w:ascii="Times New Roman" w:hAnsi="Times New Roman"/>
                <w:sz w:val="18"/>
                <w:szCs w:val="18"/>
                <w:lang w:eastAsia="pl-PL"/>
              </w:rPr>
              <w:t>komisja przetargowa</w:t>
            </w:r>
          </w:p>
          <w:p w:rsidRPr="0019700A" w:rsidR="00607A0D" w:rsidP="61568FD1" w:rsidRDefault="00607A0D" w14:paraId="41566B64" wp14:textId="77777777" wp14:noSpellErr="1">
            <w:pPr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 w:rsidR="249DA2C4">
              <w:rPr>
                <w:rFonts w:ascii="Times New Roman" w:hAnsi="Times New Roman"/>
                <w:sz w:val="18"/>
                <w:szCs w:val="18"/>
                <w:lang w:eastAsia="pl-PL"/>
              </w:rPr>
              <w:t>- dopuszczalność wspólnego ubiegania się o zamówienie</w:t>
            </w:r>
          </w:p>
          <w:p w:rsidRPr="0019700A" w:rsidR="00607A0D" w:rsidP="61568FD1" w:rsidRDefault="00607A0D" w14:paraId="5709B100" wp14:textId="77777777" wp14:noSpellErr="1">
            <w:pPr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 w:rsidR="249DA2C4">
              <w:rPr>
                <w:rFonts w:ascii="Times New Roman" w:hAnsi="Times New Roman"/>
                <w:sz w:val="18"/>
                <w:szCs w:val="18"/>
                <w:lang w:eastAsia="pl-PL"/>
              </w:rPr>
              <w:t>-wykluczenie wykonawców</w:t>
            </w:r>
          </w:p>
          <w:p w:rsidRPr="00A55470" w:rsidR="00607A0D" w:rsidP="61568FD1" w:rsidRDefault="00607A0D" w14:paraId="31671F32" wp14:textId="77777777" wp14:noSpellErr="1">
            <w:pPr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61568FD1" w:rsidR="249DA2C4">
              <w:rPr>
                <w:rFonts w:ascii="Times New Roman" w:hAnsi="Times New Roman"/>
                <w:sz w:val="18"/>
                <w:szCs w:val="18"/>
                <w:lang w:eastAsia="pl-PL"/>
              </w:rPr>
              <w:t>-ocena ofert</w:t>
            </w:r>
          </w:p>
        </w:tc>
        <w:tc>
          <w:tcPr>
            <w:tcW w:w="939" w:type="dxa"/>
            <w:tcMar/>
          </w:tcPr>
          <w:p w:rsidRPr="0019700A" w:rsidR="00607A0D" w:rsidP="61568FD1" w:rsidRDefault="00607A0D" w14:paraId="17310F6F" wp14:textId="77777777" wp14:noSpellErr="1">
            <w:pPr>
              <w:pStyle w:val="Punktygwne"/>
              <w:ind w:left="426" w:hanging="336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1568FD1" w:rsidR="249DA2C4">
              <w:rPr>
                <w:rFonts w:ascii="Corbel" w:hAnsi="Corbel"/>
                <w:b w:val="0"/>
                <w:bCs w:val="0"/>
                <w:caps w:val="0"/>
                <w:smallCaps w:val="0"/>
              </w:rPr>
              <w:t>4</w:t>
            </w:r>
          </w:p>
        </w:tc>
      </w:tr>
      <w:tr xmlns:wp14="http://schemas.microsoft.com/office/word/2010/wordml" w:rsidRPr="0019700A" w:rsidR="00607A0D" w:rsidTr="61568FD1" w14:paraId="55C2A6EC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8700" w:type="dxa"/>
            <w:tcMar/>
          </w:tcPr>
          <w:p w:rsidRPr="0019700A" w:rsidR="00607A0D" w:rsidP="61568FD1" w:rsidRDefault="00DC6A53" w14:paraId="0C40EB5B" wp14:textId="77777777" wp14:noSpellErr="1">
            <w:pPr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</w:rPr>
            </w:pPr>
            <w:r w:rsidRPr="61568FD1" w:rsidR="104D4360">
              <w:rPr>
                <w:rFonts w:ascii="Times New Roman" w:hAnsi="Times New Roman"/>
                <w:b w:val="1"/>
                <w:bCs w:val="1"/>
                <w:sz w:val="18"/>
                <w:szCs w:val="18"/>
              </w:rPr>
              <w:t>Ćw</w:t>
            </w:r>
            <w:r w:rsidRPr="61568FD1" w:rsidR="104D4360">
              <w:rPr>
                <w:rFonts w:ascii="Times New Roman" w:hAnsi="Times New Roman"/>
                <w:b w:val="1"/>
                <w:bCs w:val="1"/>
                <w:sz w:val="18"/>
                <w:szCs w:val="18"/>
              </w:rPr>
              <w:t xml:space="preserve">6 </w:t>
            </w:r>
            <w:r w:rsidRPr="61568FD1" w:rsidR="249DA2C4">
              <w:rPr>
                <w:rFonts w:ascii="Times New Roman" w:hAnsi="Times New Roman"/>
                <w:sz w:val="18"/>
                <w:szCs w:val="18"/>
              </w:rPr>
              <w:t>Zakończenie postępowania o udzielenie zamówienia</w:t>
            </w:r>
          </w:p>
          <w:p w:rsidRPr="0019700A" w:rsidR="00607A0D" w:rsidP="61568FD1" w:rsidRDefault="00607A0D" w14:paraId="1F6D6958" wp14:textId="77777777" wp14:noSpellErr="1">
            <w:pPr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</w:rPr>
            </w:pPr>
            <w:r w:rsidRPr="61568FD1" w:rsidR="249DA2C4">
              <w:rPr>
                <w:rFonts w:ascii="Times New Roman" w:hAnsi="Times New Roman"/>
                <w:sz w:val="18"/>
                <w:szCs w:val="18"/>
              </w:rPr>
              <w:t>-wybór najkorzystniejszej oferty</w:t>
            </w:r>
          </w:p>
          <w:p w:rsidRPr="00A55470" w:rsidR="00607A0D" w:rsidP="61568FD1" w:rsidRDefault="00607A0D" w14:paraId="292DBA9B" wp14:textId="77777777" wp14:noSpellErr="1">
            <w:pPr>
              <w:spacing w:after="0" w:line="240" w:lineRule="auto"/>
              <w:ind w:firstLine="90"/>
              <w:rPr>
                <w:rFonts w:ascii="Times New Roman" w:hAnsi="Times New Roman"/>
                <w:sz w:val="18"/>
                <w:szCs w:val="18"/>
              </w:rPr>
            </w:pPr>
            <w:r w:rsidRPr="61568FD1" w:rsidR="249DA2C4">
              <w:rPr>
                <w:rFonts w:ascii="Times New Roman" w:hAnsi="Times New Roman"/>
                <w:sz w:val="18"/>
                <w:szCs w:val="18"/>
              </w:rPr>
              <w:t>- unieważnienie postępowania</w:t>
            </w:r>
          </w:p>
        </w:tc>
        <w:tc>
          <w:tcPr>
            <w:tcW w:w="939" w:type="dxa"/>
            <w:tcMar/>
          </w:tcPr>
          <w:p w:rsidRPr="0019700A" w:rsidR="00607A0D" w:rsidP="61568FD1" w:rsidRDefault="00607A0D" w14:paraId="138328F9" wp14:textId="77777777" wp14:noSpellErr="1">
            <w:pPr>
              <w:pStyle w:val="Punktygwne"/>
              <w:ind w:left="426" w:hanging="336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1568FD1" w:rsidR="249DA2C4">
              <w:rPr>
                <w:rFonts w:ascii="Corbel" w:hAnsi="Corbel"/>
                <w:b w:val="0"/>
                <w:bCs w:val="0"/>
                <w:caps w:val="0"/>
                <w:smallCaps w:val="0"/>
              </w:rPr>
              <w:t>2</w:t>
            </w:r>
          </w:p>
        </w:tc>
      </w:tr>
    </w:tbl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4DDBEF0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BF4F27" w:rsidP="00BF4F27" w:rsidRDefault="00BF4F27" w14:paraId="313D71F6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</w:t>
      </w:r>
    </w:p>
    <w:p xmlns:wp14="http://schemas.microsoft.com/office/word/2010/wordml" w:rsidR="00E960BB" w:rsidP="00BF4F27" w:rsidRDefault="00BF4F27" w14:paraId="37B99550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</w:t>
      </w:r>
      <w:r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</w:t>
      </w:r>
    </w:p>
    <w:p xmlns:wp14="http://schemas.microsoft.com/office/word/2010/wordml" w:rsidR="00BF4F27" w:rsidP="009C54AE" w:rsidRDefault="00BF4F27" w14:paraId="3461D7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CF2D8B6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379"/>
        <w:gridCol w:w="5028"/>
        <w:gridCol w:w="2113"/>
      </w:tblGrid>
      <w:tr xmlns:wp14="http://schemas.microsoft.com/office/word/2010/wordml" w:rsidRPr="003E52E2" w:rsidR="00BF4F27" w:rsidTr="00282A5A" w14:paraId="3CD72C34" wp14:textId="77777777">
        <w:tc>
          <w:tcPr>
            <w:tcW w:w="2415" w:type="dxa"/>
            <w:vAlign w:val="center"/>
          </w:tcPr>
          <w:p w:rsidRPr="003E52E2" w:rsidR="00BF4F27" w:rsidP="00282A5A" w:rsidRDefault="00BF4F27" w14:paraId="59C1A4F7" wp14:textId="77777777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Symbol efektu</w:t>
            </w:r>
          </w:p>
        </w:tc>
        <w:tc>
          <w:tcPr>
            <w:tcW w:w="5103" w:type="dxa"/>
            <w:vAlign w:val="center"/>
          </w:tcPr>
          <w:p w:rsidRPr="003E52E2" w:rsidR="00BF4F27" w:rsidP="00282A5A" w:rsidRDefault="00BF4F27" w14:paraId="47962157" wp14:textId="77777777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  <w:t xml:space="preserve">Metody oceny efektów </w:t>
            </w:r>
            <w:r w:rsidR="008C0FCE"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  <w:t>uczenia się</w:t>
            </w:r>
          </w:p>
          <w:p w:rsidRPr="003E52E2" w:rsidR="00BF4F27" w:rsidP="00282A5A" w:rsidRDefault="00BF4F27" w14:paraId="12080E0F" wp14:textId="77777777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:rsidRPr="003E52E2" w:rsidR="00BF4F27" w:rsidP="00282A5A" w:rsidRDefault="00BF4F27" w14:paraId="4DA5CD06" wp14:textId="77777777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 xml:space="preserve">Forma zajęć dydaktycznych </w:t>
            </w:r>
          </w:p>
          <w:p w:rsidRPr="003E52E2" w:rsidR="00BF4F27" w:rsidP="00282A5A" w:rsidRDefault="00BF4F27" w14:paraId="52574297" wp14:textId="77777777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 xml:space="preserve">(w, </w:t>
            </w:r>
            <w:proofErr w:type="spellStart"/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ćw</w:t>
            </w:r>
            <w:proofErr w:type="spellEnd"/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, …)</w:t>
            </w:r>
          </w:p>
        </w:tc>
      </w:tr>
      <w:tr xmlns:wp14="http://schemas.microsoft.com/office/word/2010/wordml" w:rsidRPr="003E52E2" w:rsidR="00BF4F27" w:rsidTr="00282A5A" w14:paraId="4021A1AC" wp14:textId="77777777">
        <w:tc>
          <w:tcPr>
            <w:tcW w:w="2415" w:type="dxa"/>
          </w:tcPr>
          <w:p w:rsidRPr="003E52E2" w:rsidR="00BF4F27" w:rsidP="008C0FCE" w:rsidRDefault="00BF4F27" w14:paraId="17368564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 xml:space="preserve">_ 01 </w:t>
            </w:r>
          </w:p>
        </w:tc>
        <w:tc>
          <w:tcPr>
            <w:tcW w:w="5103" w:type="dxa"/>
          </w:tcPr>
          <w:p w:rsidRPr="003E52E2" w:rsidR="00BF4F27" w:rsidP="008C0FCE" w:rsidRDefault="00BF4F27" w14:paraId="114DD9AE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trike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PISEMNY/kolokwium</w:t>
            </w:r>
          </w:p>
        </w:tc>
        <w:tc>
          <w:tcPr>
            <w:tcW w:w="2129" w:type="dxa"/>
          </w:tcPr>
          <w:p w:rsidRPr="003E52E2" w:rsidR="00BF4F27" w:rsidP="008C0FCE" w:rsidRDefault="00BF4F27" w14:paraId="49CCF9E1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xmlns:wp14="http://schemas.microsoft.com/office/word/2010/wordml" w:rsidRPr="003E52E2" w:rsidR="00BF4F27" w:rsidTr="00282A5A" w14:paraId="36A8B72C" wp14:textId="77777777">
        <w:tc>
          <w:tcPr>
            <w:tcW w:w="2415" w:type="dxa"/>
          </w:tcPr>
          <w:p w:rsidRPr="003E52E2" w:rsidR="00BF4F27" w:rsidP="008C0FCE" w:rsidRDefault="00BF4F27" w14:paraId="727CF0E4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Ek_ 02</w:t>
            </w:r>
          </w:p>
        </w:tc>
        <w:tc>
          <w:tcPr>
            <w:tcW w:w="5103" w:type="dxa"/>
          </w:tcPr>
          <w:p w:rsidRPr="003E52E2" w:rsidR="00BF4F27" w:rsidP="008C0FCE" w:rsidRDefault="00BF4F27" w14:paraId="1CCE969C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PISEMNY/kolokwium</w:t>
            </w:r>
          </w:p>
        </w:tc>
        <w:tc>
          <w:tcPr>
            <w:tcW w:w="2129" w:type="dxa"/>
          </w:tcPr>
          <w:p w:rsidRPr="003E52E2" w:rsidR="00BF4F27" w:rsidP="008C0FCE" w:rsidRDefault="00BF4F27" w14:paraId="5B533B60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xmlns:wp14="http://schemas.microsoft.com/office/word/2010/wordml" w:rsidRPr="003E52E2" w:rsidR="00BF4F27" w:rsidTr="00282A5A" w14:paraId="79389687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2415" w:type="dxa"/>
          </w:tcPr>
          <w:p w:rsidRPr="003E52E2" w:rsidR="00BF4F27" w:rsidP="008C0FCE" w:rsidRDefault="00BF4F27" w14:paraId="119601A5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03</w:t>
            </w:r>
          </w:p>
        </w:tc>
        <w:tc>
          <w:tcPr>
            <w:tcW w:w="5103" w:type="dxa"/>
          </w:tcPr>
          <w:p w:rsidRPr="003E52E2" w:rsidR="00BF4F27" w:rsidP="008C0FCE" w:rsidRDefault="00BF4F27" w14:paraId="0F10E12D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PISEMNY/kolokwium</w:t>
            </w:r>
          </w:p>
        </w:tc>
        <w:tc>
          <w:tcPr>
            <w:tcW w:w="2129" w:type="dxa"/>
          </w:tcPr>
          <w:p w:rsidRPr="003E52E2" w:rsidR="00BF4F27" w:rsidP="008C0FCE" w:rsidRDefault="00BF4F27" w14:paraId="63D5CC3A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xmlns:wp14="http://schemas.microsoft.com/office/word/2010/wordml" w:rsidRPr="003E52E2" w:rsidR="00BF4F27" w:rsidTr="00282A5A" w14:paraId="397CE291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415" w:type="dxa"/>
          </w:tcPr>
          <w:p w:rsidRPr="003E52E2" w:rsidR="00BF4F27" w:rsidP="008C0FCE" w:rsidRDefault="00BF4F27" w14:paraId="7C48FB85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04</w:t>
            </w:r>
          </w:p>
        </w:tc>
        <w:tc>
          <w:tcPr>
            <w:tcW w:w="5103" w:type="dxa"/>
          </w:tcPr>
          <w:p w:rsidRPr="003E52E2" w:rsidR="00BF4F27" w:rsidP="008C0FCE" w:rsidRDefault="00BF4F27" w14:paraId="32621F39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PISEMNY// kolokwium</w:t>
            </w:r>
          </w:p>
        </w:tc>
        <w:tc>
          <w:tcPr>
            <w:tcW w:w="2129" w:type="dxa"/>
          </w:tcPr>
          <w:p w:rsidRPr="003E52E2" w:rsidR="00BF4F27" w:rsidP="008C0FCE" w:rsidRDefault="00BF4F27" w14:paraId="08553870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xmlns:wp14="http://schemas.microsoft.com/office/word/2010/wordml" w:rsidRPr="003E52E2" w:rsidR="00BF4F27" w:rsidTr="00282A5A" w14:paraId="787C66D9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2415" w:type="dxa"/>
          </w:tcPr>
          <w:p w:rsidRPr="003E52E2" w:rsidR="00BF4F27" w:rsidP="008C0FCE" w:rsidRDefault="00BF4F27" w14:paraId="0D813CB2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05</w:t>
            </w:r>
          </w:p>
        </w:tc>
        <w:tc>
          <w:tcPr>
            <w:tcW w:w="5103" w:type="dxa"/>
          </w:tcPr>
          <w:p w:rsidRPr="003E52E2" w:rsidR="00BF4F27" w:rsidP="008C0FCE" w:rsidRDefault="00BF4F27" w14:paraId="1E77DCA6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</w:t>
            </w:r>
            <w:r w:rsidRPr="003E52E2" w:rsidR="003E52E2">
              <w:rPr>
                <w:rFonts w:ascii="Calibri" w:hAnsi="Calibri" w:cs="Calibri"/>
                <w:b w:val="0"/>
                <w:sz w:val="18"/>
                <w:szCs w:val="18"/>
              </w:rPr>
              <w:t>/</w:t>
            </w: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kolokwium</w:t>
            </w:r>
          </w:p>
        </w:tc>
        <w:tc>
          <w:tcPr>
            <w:tcW w:w="2129" w:type="dxa"/>
          </w:tcPr>
          <w:p w:rsidRPr="003E52E2" w:rsidR="00BF4F27" w:rsidP="008C0FCE" w:rsidRDefault="00BF4F27" w14:paraId="53F46308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xmlns:wp14="http://schemas.microsoft.com/office/word/2010/wordml" w:rsidRPr="003E52E2" w:rsidR="00BF4F27" w:rsidTr="00282A5A" w14:paraId="7E7E1206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2415" w:type="dxa"/>
          </w:tcPr>
          <w:p w:rsidRPr="003E52E2" w:rsidR="00BF4F27" w:rsidP="008C0FCE" w:rsidRDefault="00BF4F27" w14:paraId="5D8221BD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06</w:t>
            </w:r>
          </w:p>
        </w:tc>
        <w:tc>
          <w:tcPr>
            <w:tcW w:w="5103" w:type="dxa"/>
          </w:tcPr>
          <w:p w:rsidRPr="003E52E2" w:rsidR="00BF4F27" w:rsidP="008C0FCE" w:rsidRDefault="00BF4F27" w14:paraId="053279EB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PISEMNY/kolokwium</w:t>
            </w:r>
          </w:p>
        </w:tc>
        <w:tc>
          <w:tcPr>
            <w:tcW w:w="2129" w:type="dxa"/>
          </w:tcPr>
          <w:p w:rsidRPr="003E52E2" w:rsidR="00BF4F27" w:rsidP="008C0FCE" w:rsidRDefault="00BF4F27" w14:paraId="32C0DC1A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xmlns:wp14="http://schemas.microsoft.com/office/word/2010/wordml" w:rsidRPr="003E52E2" w:rsidR="00BF4F27" w:rsidTr="00282A5A" w14:paraId="6FE29412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2415" w:type="dxa"/>
          </w:tcPr>
          <w:p w:rsidRPr="003E52E2" w:rsidR="00BF4F27" w:rsidP="008C0FCE" w:rsidRDefault="00BF4F27" w14:paraId="3C3A66F8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07</w:t>
            </w:r>
          </w:p>
        </w:tc>
        <w:tc>
          <w:tcPr>
            <w:tcW w:w="5103" w:type="dxa"/>
          </w:tcPr>
          <w:p w:rsidRPr="003E52E2" w:rsidR="00BF4F27" w:rsidP="008C0FCE" w:rsidRDefault="00BF4F27" w14:paraId="57338488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OBSERWACJA W TRAKCIE ZAJĘĆ</w:t>
            </w:r>
          </w:p>
        </w:tc>
        <w:tc>
          <w:tcPr>
            <w:tcW w:w="2129" w:type="dxa"/>
          </w:tcPr>
          <w:p w:rsidRPr="003E52E2" w:rsidR="00BF4F27" w:rsidP="008C0FCE" w:rsidRDefault="00BF4F27" w14:paraId="7F626B56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ćwiczenia</w:t>
            </w:r>
          </w:p>
        </w:tc>
      </w:tr>
      <w:tr xmlns:wp14="http://schemas.microsoft.com/office/word/2010/wordml" w:rsidRPr="003E52E2" w:rsidR="00BF4F27" w:rsidTr="00282A5A" w14:paraId="5EE4B9DD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415" w:type="dxa"/>
          </w:tcPr>
          <w:p w:rsidRPr="003E52E2" w:rsidR="00BF4F27" w:rsidP="008C0FCE" w:rsidRDefault="00BF4F27" w14:paraId="34380040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08</w:t>
            </w:r>
          </w:p>
        </w:tc>
        <w:tc>
          <w:tcPr>
            <w:tcW w:w="5103" w:type="dxa"/>
          </w:tcPr>
          <w:p w:rsidRPr="003E52E2" w:rsidR="00BF4F27" w:rsidP="008C0FCE" w:rsidRDefault="00BF4F27" w14:paraId="007EFF7C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OBSERWACJA W TRAKCIE ZAJĘĆ</w:t>
            </w:r>
          </w:p>
        </w:tc>
        <w:tc>
          <w:tcPr>
            <w:tcW w:w="2129" w:type="dxa"/>
          </w:tcPr>
          <w:p w:rsidRPr="003E52E2" w:rsidR="00BF4F27" w:rsidP="008C0FCE" w:rsidRDefault="00BF4F27" w14:paraId="04C64560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ćwiczenia</w:t>
            </w:r>
          </w:p>
        </w:tc>
      </w:tr>
      <w:tr xmlns:wp14="http://schemas.microsoft.com/office/word/2010/wordml" w:rsidRPr="003E52E2" w:rsidR="00BF4F27" w:rsidTr="00282A5A" w14:paraId="020DA0C3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415" w:type="dxa"/>
          </w:tcPr>
          <w:p w:rsidRPr="003E52E2" w:rsidR="00BF4F27" w:rsidP="008C0FCE" w:rsidRDefault="00BF4F27" w14:paraId="6B484EAE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09</w:t>
            </w:r>
          </w:p>
        </w:tc>
        <w:tc>
          <w:tcPr>
            <w:tcW w:w="5103" w:type="dxa"/>
          </w:tcPr>
          <w:p w:rsidRPr="003E52E2" w:rsidR="00BF4F27" w:rsidP="008C0FCE" w:rsidRDefault="00BF4F27" w14:paraId="34BDAF5E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PISEMNY/kolokwium</w:t>
            </w:r>
          </w:p>
        </w:tc>
        <w:tc>
          <w:tcPr>
            <w:tcW w:w="2129" w:type="dxa"/>
          </w:tcPr>
          <w:p w:rsidRPr="003E52E2" w:rsidR="00BF4F27" w:rsidP="008C0FCE" w:rsidRDefault="00BF4F27" w14:paraId="677C3B2D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xmlns:wp14="http://schemas.microsoft.com/office/word/2010/wordml" w:rsidRPr="003E52E2" w:rsidR="00BF4F27" w:rsidTr="00282A5A" w14:paraId="7E4ACF8A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2415" w:type="dxa"/>
          </w:tcPr>
          <w:p w:rsidRPr="003E52E2" w:rsidR="00BF4F27" w:rsidP="008C0FCE" w:rsidRDefault="00BF4F27" w14:paraId="09471459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10</w:t>
            </w:r>
          </w:p>
        </w:tc>
        <w:tc>
          <w:tcPr>
            <w:tcW w:w="5103" w:type="dxa"/>
          </w:tcPr>
          <w:p w:rsidRPr="003E52E2" w:rsidR="00BF4F27" w:rsidP="008C0FCE" w:rsidRDefault="00BF4F27" w14:paraId="21CFB69A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OBSERWACJA W TRAKCIE ZAJĘĆ</w:t>
            </w:r>
          </w:p>
        </w:tc>
        <w:tc>
          <w:tcPr>
            <w:tcW w:w="2129" w:type="dxa"/>
          </w:tcPr>
          <w:p w:rsidRPr="003E52E2" w:rsidR="00BF4F27" w:rsidP="008C0FCE" w:rsidRDefault="00BF4F27" w14:paraId="23CA83C4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ćwiczenia</w:t>
            </w:r>
          </w:p>
        </w:tc>
      </w:tr>
      <w:tr xmlns:wp14="http://schemas.microsoft.com/office/word/2010/wordml" w:rsidRPr="003E52E2" w:rsidR="00BF4F27" w:rsidTr="00282A5A" w14:paraId="1392CDA2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415" w:type="dxa"/>
          </w:tcPr>
          <w:p w:rsidRPr="003E52E2" w:rsidR="00BF4F27" w:rsidP="008C0FCE" w:rsidRDefault="00BF4F27" w14:paraId="26CBE7A0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11</w:t>
            </w:r>
          </w:p>
        </w:tc>
        <w:tc>
          <w:tcPr>
            <w:tcW w:w="5103" w:type="dxa"/>
          </w:tcPr>
          <w:p w:rsidRPr="003E52E2" w:rsidR="00BF4F27" w:rsidP="008C0FCE" w:rsidRDefault="00BF4F27" w14:paraId="37ACD10A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EGZAMIN PISEMNY/kolokwium</w:t>
            </w:r>
          </w:p>
        </w:tc>
        <w:tc>
          <w:tcPr>
            <w:tcW w:w="2129" w:type="dxa"/>
          </w:tcPr>
          <w:p w:rsidRPr="003E52E2" w:rsidR="00BF4F27" w:rsidP="008C0FCE" w:rsidRDefault="00BF4F27" w14:paraId="73F48342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wykład</w:t>
            </w:r>
          </w:p>
        </w:tc>
      </w:tr>
      <w:tr xmlns:wp14="http://schemas.microsoft.com/office/word/2010/wordml" w:rsidRPr="003E52E2" w:rsidR="00BF4F27" w:rsidTr="00282A5A" w14:paraId="73793AE6" wp14:textId="777777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2415" w:type="dxa"/>
          </w:tcPr>
          <w:p w:rsidRPr="003E52E2" w:rsidR="00BF4F27" w:rsidP="008C0FCE" w:rsidRDefault="00BF4F27" w14:paraId="07BE2172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proofErr w:type="spellStart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ek</w:t>
            </w:r>
            <w:proofErr w:type="spellEnd"/>
            <w:r w:rsidRPr="003E52E2">
              <w:rPr>
                <w:rFonts w:ascii="Calibri" w:hAnsi="Calibri" w:cs="Calibri"/>
                <w:b w:val="0"/>
                <w:sz w:val="18"/>
                <w:szCs w:val="18"/>
              </w:rPr>
              <w:t>_ 12</w:t>
            </w:r>
          </w:p>
        </w:tc>
        <w:tc>
          <w:tcPr>
            <w:tcW w:w="5100" w:type="dxa"/>
          </w:tcPr>
          <w:p w:rsidRPr="003E52E2" w:rsidR="00BF4F27" w:rsidP="008C0FCE" w:rsidRDefault="00BF4F27" w14:paraId="41D0080A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OBSERWACJA W TRAKCIE ZAJĘĆ</w:t>
            </w:r>
          </w:p>
        </w:tc>
        <w:tc>
          <w:tcPr>
            <w:tcW w:w="2132" w:type="dxa"/>
          </w:tcPr>
          <w:p w:rsidRPr="003E52E2" w:rsidR="00BF4F27" w:rsidP="008C0FCE" w:rsidRDefault="00BF4F27" w14:paraId="69BAA590" wp14:textId="77777777">
            <w:pPr>
              <w:pStyle w:val="Punktygwne"/>
              <w:spacing w:before="0" w:after="0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0562CB0E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923D7D" w14:paraId="23AC4A69" wp14:textId="77777777">
        <w:tc>
          <w:tcPr>
            <w:tcW w:w="9670" w:type="dxa"/>
          </w:tcPr>
          <w:p w:rsidRPr="00E218ED" w:rsidR="00BF4F27" w:rsidP="00BF4F27" w:rsidRDefault="00BF4F27" w14:paraId="1E1C6661" wp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BF4F27">
              <w:rPr>
                <w:b w:val="0"/>
                <w:smallCaps w:val="0"/>
                <w:sz w:val="22"/>
              </w:rPr>
              <w:t>Arkusz egzaminacyjny zawiera 15 pytań.</w:t>
            </w:r>
            <w:r w:rsidR="00A55470">
              <w:rPr>
                <w:b w:val="0"/>
                <w:smallCaps w:val="0"/>
                <w:sz w:val="22"/>
              </w:rPr>
              <w:t xml:space="preserve"> </w:t>
            </w:r>
            <w:r w:rsidRPr="00BF4F27">
              <w:rPr>
                <w:b w:val="0"/>
                <w:smallCaps w:val="0"/>
                <w:sz w:val="22"/>
              </w:rPr>
              <w:t>Za każde pytanie student uzyskuje 1 punkt. Do zaliczenia egzaminu wymagane jest uzyskanie 8 punktów. Kryteria oceny: kompletność odpowiedzi, poprawna terminologia, aktualny stan prawny</w:t>
            </w:r>
          </w:p>
        </w:tc>
      </w:tr>
    </w:tbl>
    <w:p xmlns:wp14="http://schemas.microsoft.com/office/word/2010/wordml" w:rsidRPr="009C54AE" w:rsidR="0085747A" w:rsidP="009C54AE" w:rsidRDefault="0085747A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xmlns:wp14="http://schemas.microsoft.com/office/word/2010/wordml" w:rsidRPr="009C54AE" w:rsidR="0085747A" w:rsidTr="61568FD1" w14:paraId="63D9DE79" wp14:textId="77777777">
        <w:tc>
          <w:tcPr>
            <w:tcW w:w="4901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61568FD1" w14:paraId="46ADA0FF" wp14:textId="77777777">
        <w:tc>
          <w:tcPr>
            <w:tcW w:w="4901" w:type="dxa"/>
            <w:tcMar/>
          </w:tcPr>
          <w:p w:rsidRPr="009C54AE" w:rsidR="0085747A" w:rsidP="009C54AE" w:rsidRDefault="00C61DC5" w14:paraId="765A5D29" wp14:textId="7B0CC4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8FD1" w:rsidR="00C61DC5">
              <w:rPr>
                <w:rFonts w:ascii="Corbel" w:hAnsi="Corbel"/>
                <w:sz w:val="24"/>
                <w:szCs w:val="24"/>
              </w:rPr>
              <w:t>G</w:t>
            </w:r>
            <w:r w:rsidRPr="61568FD1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1568FD1" w:rsidR="5CDBF191">
              <w:rPr>
                <w:rFonts w:ascii="Corbel" w:hAnsi="Corbel"/>
                <w:sz w:val="24"/>
                <w:szCs w:val="24"/>
              </w:rPr>
              <w:t>z</w:t>
            </w:r>
            <w:r w:rsidRPr="61568FD1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61568FD1" w:rsidR="3744320A">
              <w:rPr>
                <w:rFonts w:ascii="Corbel" w:hAnsi="Corbel"/>
                <w:sz w:val="24"/>
                <w:szCs w:val="24"/>
              </w:rPr>
              <w:t>harmonogramu</w:t>
            </w:r>
            <w:r w:rsidRPr="61568FD1" w:rsidR="5CDBF191">
              <w:rPr>
                <w:rFonts w:ascii="Corbel" w:hAnsi="Corbel"/>
                <w:sz w:val="24"/>
                <w:szCs w:val="24"/>
              </w:rPr>
              <w:t xml:space="preserve"> </w:t>
            </w:r>
            <w:r w:rsidRPr="61568FD1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  <w:tcMar/>
          </w:tcPr>
          <w:p w:rsidR="0085747A" w:rsidP="008E6944" w:rsidRDefault="00DC6A53" w14:paraId="6D198B7F" wp14:textId="6F6AB33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61568FD1" w:rsidR="104D4360">
              <w:rPr>
                <w:rFonts w:ascii="Corbel" w:hAnsi="Corbel"/>
                <w:sz w:val="24"/>
                <w:szCs w:val="24"/>
              </w:rPr>
              <w:t>15 godz.</w:t>
            </w:r>
          </w:p>
          <w:p w:rsidRPr="009C54AE" w:rsidR="00DC6A53" w:rsidP="008E6944" w:rsidRDefault="00DC6A53" w14:paraId="7F4ED0BC" wp14:textId="400A1C85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61568FD1" w:rsidR="104D4360"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xmlns:wp14="http://schemas.microsoft.com/office/word/2010/wordml" w:rsidRPr="009C54AE" w:rsidR="00C61DC5" w:rsidTr="61568FD1" w14:paraId="4B1E345B" wp14:textId="77777777">
        <w:tc>
          <w:tcPr>
            <w:tcW w:w="4901" w:type="dxa"/>
            <w:tcMar/>
          </w:tcPr>
          <w:p w:rsidRPr="009C54AE" w:rsidR="00C61DC5" w:rsidP="009C54AE" w:rsidRDefault="00C61DC5" w14:paraId="61BA0769" wp14:textId="7BB893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568FD1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61568FD1" w:rsidR="0A56ABC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  <w:tcMar/>
          </w:tcPr>
          <w:p w:rsidRPr="009C54AE" w:rsidR="00C61DC5" w:rsidP="008E6944" w:rsidRDefault="00DC6A53" w14:paraId="22C3D751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9C54AE" w:rsidR="00C61DC5" w:rsidTr="61568FD1" w14:paraId="07BFCACE" wp14:textId="77777777">
        <w:tc>
          <w:tcPr>
            <w:tcW w:w="4901" w:type="dxa"/>
            <w:tcMar/>
          </w:tcPr>
          <w:p w:rsidRPr="009C54AE" w:rsidR="00C61DC5" w:rsidP="009C54AE" w:rsidRDefault="00C61DC5" w14:paraId="2DF1B5B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E694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  <w:tcMar/>
          </w:tcPr>
          <w:p w:rsidRPr="009C54AE" w:rsidR="00C61DC5" w:rsidP="008E6944" w:rsidRDefault="00DC6A53" w14:paraId="43A19E73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xmlns:wp14="http://schemas.microsoft.com/office/word/2010/wordml" w:rsidRPr="009C54AE" w:rsidR="0085747A" w:rsidTr="61568FD1" w14:paraId="20B8E38B" wp14:textId="77777777">
        <w:tc>
          <w:tcPr>
            <w:tcW w:w="4901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tcMar/>
          </w:tcPr>
          <w:p w:rsidRPr="009C54AE" w:rsidR="0085747A" w:rsidP="008E6944" w:rsidRDefault="00DC6A53" w14:paraId="0CCF700D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xmlns:wp14="http://schemas.microsoft.com/office/word/2010/wordml" w:rsidRPr="009C54AE" w:rsidR="0085747A" w:rsidTr="61568FD1" w14:paraId="6B7A9073" wp14:textId="77777777">
        <w:tc>
          <w:tcPr>
            <w:tcW w:w="4901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tcMar/>
          </w:tcPr>
          <w:p w:rsidRPr="009C54AE" w:rsidR="0085747A" w:rsidP="008E6944" w:rsidRDefault="00DC6A53" w14:paraId="5055DCC4" wp14:textId="77777777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="003E52E2" w:rsidP="00E218ED" w:rsidRDefault="003E52E2" w14:paraId="6D98A12B" wp14:textId="7777777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60BDDF44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5997CC1D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61568FD1" w14:paraId="146D6691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color="auto" w:sz="4" w:space="0"/>
              <w:tr2bl w:val="single" w:color="auto" w:sz="4" w:space="0"/>
            </w:tcBorders>
            <w:tcMar/>
          </w:tcPr>
          <w:p w:rsidRPr="009C54AE" w:rsidR="0085747A" w:rsidP="61568FD1" w:rsidRDefault="0085747A" w14:paraId="110FFD37" wp14:textId="23C5354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1568FD1" w:rsidR="4AB90B0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9C54AE" w:rsidR="0085747A" w:rsidTr="61568FD1" w14:paraId="05EFD703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color="auto" w:sz="4" w:space="0"/>
              <w:tr2bl w:val="single" w:color="auto" w:sz="4" w:space="0"/>
            </w:tcBorders>
            <w:tcMar/>
          </w:tcPr>
          <w:p w:rsidRPr="009C54AE" w:rsidR="0085747A" w:rsidP="61568FD1" w:rsidRDefault="0085747A" w14:paraId="6B699379" wp14:textId="07A33D7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1568FD1" w:rsidR="1919C034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9C54AE" w:rsidR="00000CB9" w:rsidP="003E52E2" w:rsidRDefault="00000CB9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1F72F646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646"/>
      </w:tblGrid>
      <w:tr xmlns:wp14="http://schemas.microsoft.com/office/word/2010/wordml" w:rsidRPr="009C54AE" w:rsidR="0085747A" w:rsidTr="0055341A" w14:paraId="498A5B10" wp14:textId="77777777">
        <w:trPr>
          <w:trHeight w:val="397"/>
        </w:trPr>
        <w:tc>
          <w:tcPr>
            <w:tcW w:w="8646" w:type="dxa"/>
          </w:tcPr>
          <w:p w:rsidRPr="00992B69" w:rsidR="008E6944" w:rsidP="00992B69" w:rsidRDefault="0085747A" w14:paraId="729C9695" wp14:textId="77777777">
            <w:pPr>
              <w:pStyle w:val="Punktygwne"/>
              <w:spacing w:before="0" w:after="0"/>
              <w:rPr>
                <w:rFonts w:ascii="Calibri" w:hAnsi="Calibri" w:cs="Calibri"/>
                <w:smallCaps w:val="0"/>
                <w:sz w:val="22"/>
              </w:rPr>
            </w:pPr>
            <w:bookmarkStart w:name="_GoBack" w:id="0"/>
            <w:r w:rsidRPr="00992B69">
              <w:rPr>
                <w:rFonts w:ascii="Calibri" w:hAnsi="Calibri" w:cs="Calibri"/>
                <w:smallCaps w:val="0"/>
                <w:sz w:val="22"/>
              </w:rPr>
              <w:t>Literatura podstawowa:</w:t>
            </w:r>
          </w:p>
          <w:p w:rsidRPr="002B41D9" w:rsidR="00CB103A" w:rsidP="00992B69" w:rsidRDefault="00CB103A" w14:paraId="030A554C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Bielarczyk</w:t>
            </w:r>
            <w:proofErr w:type="spellEnd"/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 P., Gonet W., Wójtowicz-Dawid A., (red.) Zamówienia publiczne</w:t>
            </w:r>
            <w:r w:rsidRPr="002B41D9" w:rsidR="009959D7">
              <w:rPr>
                <w:rFonts w:ascii="Calibri" w:hAnsi="Calibri" w:cs="Calibri"/>
                <w:b w:val="0"/>
                <w:smallCaps w:val="0"/>
                <w:sz w:val="22"/>
              </w:rPr>
              <w:t>. Praktyczny przewodnik,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 Warszawa 2021;</w:t>
            </w:r>
          </w:p>
          <w:p w:rsidRPr="002B41D9" w:rsidR="002B41D9" w:rsidP="002B41D9" w:rsidRDefault="005A347A" w14:paraId="4EF172F7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Blicharz R.</w:t>
            </w:r>
            <w:r w:rsidRPr="002B41D9" w:rsidR="003E52E2">
              <w:rPr>
                <w:rFonts w:ascii="Calibri" w:hAnsi="Calibri" w:cs="Calibri"/>
                <w:b w:val="0"/>
                <w:smallCaps w:val="0"/>
                <w:sz w:val="22"/>
              </w:rPr>
              <w:t xml:space="preserve"> 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(red.),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>Publiczne prawo gospodarcze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, Warszawa 201</w:t>
            </w:r>
            <w:r w:rsidRPr="002B41D9" w:rsidR="00202B75">
              <w:rPr>
                <w:rFonts w:ascii="Calibri" w:hAnsi="Calibri" w:cs="Calibri"/>
                <w:b w:val="0"/>
                <w:smallCaps w:val="0"/>
                <w:sz w:val="22"/>
              </w:rPr>
              <w:t>7</w:t>
            </w:r>
            <w:r w:rsidRPr="002B41D9" w:rsidR="003E52E2">
              <w:rPr>
                <w:rFonts w:ascii="Calibri" w:hAnsi="Calibri" w:cs="Calibri"/>
                <w:b w:val="0"/>
                <w:smallCaps w:val="0"/>
                <w:sz w:val="22"/>
              </w:rPr>
              <w:t>;</w:t>
            </w:r>
          </w:p>
          <w:p w:rsidRPr="002B41D9" w:rsidR="002B41D9" w:rsidP="002B41D9" w:rsidRDefault="002B41D9" w14:paraId="4F108442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>Powałowski</w:t>
            </w:r>
            <w:proofErr w:type="spellEnd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 xml:space="preserve"> A., Przeszło E. (red.), Leksykon prawa zamówień publicznych. Podstawowe pojęcia, Warszawa 2022</w:t>
            </w:r>
          </w:p>
          <w:p w:rsidRPr="002B41D9" w:rsidR="00202B75" w:rsidP="00992B69" w:rsidRDefault="00202B75" w14:paraId="6627A4FA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Powałowski</w:t>
            </w:r>
            <w:proofErr w:type="spellEnd"/>
            <w:r w:rsidRPr="002B41D9" w:rsidR="005030E0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 A. </w:t>
            </w:r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 (red.),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 xml:space="preserve">Leksykon prawa zamówień publicznych. </w:t>
            </w:r>
            <w:r w:rsidRPr="002B41D9" w:rsid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odstawow</w:t>
            </w:r>
            <w:r w:rsidRPr="002B41D9" w:rsid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e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 xml:space="preserve"> poję</w:t>
            </w:r>
            <w:r w:rsidRPr="002B41D9" w:rsid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cia</w:t>
            </w:r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</w:t>
            </w:r>
            <w:r w:rsidRPr="002B41D9" w:rsid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22</w:t>
            </w:r>
            <w:r w:rsidRPr="002B41D9" w:rsidR="00CB103A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;</w:t>
            </w:r>
          </w:p>
          <w:p w:rsidRPr="002B41D9" w:rsidR="002B41D9" w:rsidP="002B41D9" w:rsidRDefault="00CB103A" w14:paraId="7CB69FA0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Sagan</w:t>
            </w:r>
            <w:r w:rsidRPr="002B41D9" w:rsidR="005030E0">
              <w:rPr>
                <w:rFonts w:ascii="Calibri" w:hAnsi="Calibri" w:cs="Calibri"/>
                <w:b w:val="0"/>
                <w:smallCaps w:val="0"/>
                <w:sz w:val="22"/>
              </w:rPr>
              <w:t xml:space="preserve"> B.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 xml:space="preserve">Prawo zamówień publicznych, </w:t>
            </w:r>
            <w:r w:rsidRPr="002B41D9">
              <w:rPr>
                <w:rFonts w:ascii="Calibri" w:hAnsi="Calibri" w:cs="Calibri"/>
                <w:b w:val="0"/>
                <w:iCs/>
                <w:smallCaps w:val="0"/>
                <w:sz w:val="22"/>
              </w:rPr>
              <w:t>[w:] Olszewski J. (red.),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 xml:space="preserve"> Publiczne prawo gospodarcze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, Warszawa 2015</w:t>
            </w:r>
            <w:r w:rsidRPr="002B41D9" w:rsidR="002B41D9">
              <w:rPr>
                <w:rFonts w:ascii="Calibri" w:hAnsi="Calibri" w:cs="Calibri"/>
                <w:b w:val="0"/>
                <w:smallCaps w:val="0"/>
                <w:sz w:val="22"/>
              </w:rPr>
              <w:t>;</w:t>
            </w:r>
          </w:p>
          <w:p w:rsidRPr="002B41D9" w:rsidR="002B41D9" w:rsidP="002B41D9" w:rsidRDefault="002B41D9" w14:paraId="0408DB75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bCs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>Strzyczkowski</w:t>
            </w:r>
            <w:proofErr w:type="spellEnd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 xml:space="preserve"> K., Prawo gospodarcze publiczne, Wyd. 7, Warszawa 2023</w:t>
            </w:r>
          </w:p>
        </w:tc>
      </w:tr>
      <w:tr xmlns:wp14="http://schemas.microsoft.com/office/word/2010/wordml" w:rsidRPr="009C54AE" w:rsidR="0085747A" w:rsidTr="0055341A" w14:paraId="0F1310F5" wp14:textId="77777777">
        <w:trPr>
          <w:trHeight w:val="397"/>
        </w:trPr>
        <w:tc>
          <w:tcPr>
            <w:tcW w:w="8646" w:type="dxa"/>
          </w:tcPr>
          <w:p w:rsidRPr="00992B69" w:rsidR="0085747A" w:rsidP="00992B69" w:rsidRDefault="0085747A" w14:paraId="1616B1D9" wp14:textId="77777777">
            <w:pPr>
              <w:pStyle w:val="Punktygwne"/>
              <w:spacing w:before="0" w:after="0"/>
              <w:rPr>
                <w:rFonts w:ascii="Calibri" w:hAnsi="Calibri" w:cs="Calibri"/>
                <w:smallCaps w:val="0"/>
                <w:sz w:val="22"/>
              </w:rPr>
            </w:pPr>
            <w:r w:rsidRPr="00992B69">
              <w:rPr>
                <w:rFonts w:ascii="Calibri" w:hAnsi="Calibri" w:cs="Calibri"/>
                <w:smallCaps w:val="0"/>
                <w:sz w:val="22"/>
              </w:rPr>
              <w:t xml:space="preserve">Literatura uzupełniająca: </w:t>
            </w:r>
          </w:p>
          <w:p w:rsidRPr="00992B69" w:rsidR="00202B75" w:rsidP="00992B69" w:rsidRDefault="00202B75" w14:paraId="2FD44672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M. Szydło,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Prawna koncepcja zamówienia publicznego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2015</w:t>
            </w:r>
            <w:r w:rsidRPr="00992B69" w:rsidR="003E52E2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;</w:t>
            </w:r>
          </w:p>
          <w:p w:rsidRPr="00992B69" w:rsidR="00202B75" w:rsidP="00992B69" w:rsidRDefault="00202B75" w14:paraId="670E9519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J. E. Nowicki, M. Kołecki,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, </w:t>
            </w:r>
            <w:r w:rsidRPr="00992B69" w:rsidR="0055341A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Wyd. 4, 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Warszawa 2019</w:t>
            </w:r>
            <w:r w:rsidRPr="00992B69" w:rsidR="003E52E2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;</w:t>
            </w:r>
          </w:p>
          <w:p w:rsidRPr="00992B69" w:rsidR="00202B75" w:rsidP="00992B69" w:rsidRDefault="00202B75" w14:paraId="00BFF794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Pieróg J.,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, </w:t>
            </w:r>
            <w:r w:rsidRPr="00992B69" w:rsidR="0055341A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Wyd. 15, 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Warszawa 2019</w:t>
            </w:r>
            <w:r w:rsidRPr="00992B69" w:rsidR="003E52E2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;</w:t>
            </w:r>
          </w:p>
          <w:p w:rsidR="00202B75" w:rsidP="00992B69" w:rsidRDefault="00202B75" w14:paraId="4AAD5558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E. Przeszło,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Kontrola udzielania zamówień publicznych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Poznań 2013</w:t>
            </w:r>
            <w:r w:rsidRPr="00992B69" w:rsidR="003E52E2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;</w:t>
            </w:r>
          </w:p>
          <w:p w:rsidRPr="00992B69" w:rsidR="009959D7" w:rsidP="00992B69" w:rsidRDefault="009959D7" w14:paraId="2FCE3421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Skubisz-Kalinowska I. (red) </w:t>
            </w:r>
            <w:r w:rsidRPr="009959D7">
              <w:rPr>
                <w:rFonts w:ascii="Calibri" w:hAnsi="Calibri" w:cs="Calibri"/>
                <w:b w:val="0"/>
                <w:i/>
                <w:iCs/>
                <w:smallCaps w:val="0"/>
                <w:color w:val="000000"/>
                <w:sz w:val="22"/>
              </w:rPr>
              <w:t>Meritum. Zamówienia publiczne</w:t>
            </w: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2023</w:t>
            </w:r>
          </w:p>
          <w:p w:rsidRPr="00992B69" w:rsidR="00CB103A" w:rsidP="00992B69" w:rsidRDefault="00CB103A" w14:paraId="3FBC3A76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bCs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R. Stapiński,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Efektywnośc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́ realizacji polityki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środowiskowej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państwa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 w ramach systemu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zamówien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́ publicznych - stan obecny i perspektywa zmian</w:t>
            </w:r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 [w:] M.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sz w:val="22"/>
              </w:rPr>
              <w:t>Lemonnier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, H. Nowak (red.),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Dzis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́ i jutro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zamówien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́ publicznych</w:t>
            </w:r>
            <w:r w:rsidRPr="00992B69">
              <w:rPr>
                <w:rFonts w:ascii="Calibri" w:hAnsi="Calibri" w:cs="Calibri"/>
                <w:b w:val="0"/>
                <w:bCs/>
                <w:sz w:val="22"/>
              </w:rPr>
              <w:t>, Warszawa 2019, s. 167-176;</w:t>
            </w:r>
          </w:p>
          <w:p w:rsidRPr="00992B69" w:rsidR="00CB103A" w:rsidP="00992B69" w:rsidRDefault="00CB103A" w14:paraId="1F224748" wp14:textId="77777777">
            <w:pPr>
              <w:pStyle w:val="NormalnyWeb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992B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Stapiński R., Zmiany proceduralne w ramach nowego prawa zamówień publicznych a udział mikro, małych i średnich przedsiębiorców w rynku, </w:t>
            </w:r>
            <w:r w:rsidRPr="00992B6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Zeszyty Naukowe Uniwersytetu Rzeszowskiego,</w:t>
            </w:r>
            <w:r w:rsidRPr="00992B6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92B6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Rzeszów 2020;</w:t>
            </w:r>
          </w:p>
          <w:p w:rsidRPr="00992B69" w:rsidR="00BF4F27" w:rsidP="00992B69" w:rsidRDefault="00BF4F27" w14:paraId="06AE112E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E. </w:t>
            </w:r>
            <w:proofErr w:type="spellStart"/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Garbarczuk</w:t>
            </w:r>
            <w:proofErr w:type="spellEnd"/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, M. Stompel,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Zamówienia Publiczne - Nowe Zasady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2017</w:t>
            </w:r>
            <w:r w:rsidRPr="00992B69" w:rsidR="003E52E2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;</w:t>
            </w:r>
          </w:p>
          <w:p w:rsidRPr="00992B69" w:rsidR="0055341A" w:rsidP="00992B69" w:rsidRDefault="0055341A" w14:paraId="52B4E6A3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M. Śledziewska (red.),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Proces udzielania zamówień publicznych. Komentarz praktyczny z orzecznictwem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</w:t>
            </w:r>
            <w:r w:rsidR="009959D7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21</w:t>
            </w:r>
            <w:r w:rsidRPr="00992B69" w:rsidR="003E52E2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.</w:t>
            </w:r>
          </w:p>
        </w:tc>
      </w:tr>
      <w:bookmarkEnd w:id="0"/>
    </w:tbl>
    <w:p xmlns:wp14="http://schemas.microsoft.com/office/word/2010/wordml" w:rsidRPr="009C54AE" w:rsidR="0085747A" w:rsidP="009C54AE" w:rsidRDefault="0085747A" w14:paraId="08CE6F9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EE1D80" w:rsidP="00C16ABF" w:rsidRDefault="00EE1D80" w14:paraId="6BB9E25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EE1D80" w:rsidP="00C16ABF" w:rsidRDefault="00EE1D80" w14:paraId="23DE523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panose1 w:val="00000500000000020000"/>
    <w:charset w:val="00"/>
    <w:family w:val="auto"/>
    <w:notTrueType/>
    <w:pitch w:val="default"/>
    <w:sig w:usb0="00000003" w:usb1="00000000" w:usb2="00000000" w:usb3="00000000" w:csb0="00000001" w:csb1="00000000"/>
  </w:font>
  <w:font w:name="TT1C503o00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EE1D80" w:rsidP="00C16ABF" w:rsidRDefault="00EE1D80" w14:paraId="52E5622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EE1D80" w:rsidP="00C16ABF" w:rsidRDefault="00EE1D80" w14:paraId="07547A01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FC46FC" w:rsidP="0043357B" w:rsidRDefault="00FC46FC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CDPcfTbapmHerG" int2:id="jTDt5yXl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83EBF"/>
    <w:multiLevelType w:val="hybridMultilevel"/>
    <w:tmpl w:val="B75277CE"/>
    <w:lvl w:ilvl="0" w:tplc="871256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97E45"/>
    <w:multiLevelType w:val="hybridMultilevel"/>
    <w:tmpl w:val="D148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84D5A"/>
    <w:multiLevelType w:val="hybridMultilevel"/>
    <w:tmpl w:val="6A8CD68A"/>
    <w:lvl w:ilvl="0" w:tplc="871256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22C0A68"/>
    <w:multiLevelType w:val="hybridMultilevel"/>
    <w:tmpl w:val="ED98A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26F57"/>
    <w:multiLevelType w:val="hybridMultilevel"/>
    <w:tmpl w:val="5F524BB4"/>
    <w:lvl w:ilvl="0" w:tplc="871256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EDE3D76"/>
    <w:multiLevelType w:val="hybridMultilevel"/>
    <w:tmpl w:val="26586074"/>
    <w:lvl w:ilvl="0" w:tplc="8712562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F7F3110"/>
    <w:multiLevelType w:val="hybridMultilevel"/>
    <w:tmpl w:val="FC44485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5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CB9"/>
    <w:rsid w:val="000048FD"/>
    <w:rsid w:val="000077B4"/>
    <w:rsid w:val="00015B8F"/>
    <w:rsid w:val="00022ECE"/>
    <w:rsid w:val="00042A51"/>
    <w:rsid w:val="00042D2E"/>
    <w:rsid w:val="00044C82"/>
    <w:rsid w:val="00056471"/>
    <w:rsid w:val="000655DF"/>
    <w:rsid w:val="00067AF3"/>
    <w:rsid w:val="00070ED6"/>
    <w:rsid w:val="000742DC"/>
    <w:rsid w:val="00074FC0"/>
    <w:rsid w:val="000833C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3FCF"/>
    <w:rsid w:val="000F1C57"/>
    <w:rsid w:val="000F5615"/>
    <w:rsid w:val="00105DF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700A"/>
    <w:rsid w:val="001A70D2"/>
    <w:rsid w:val="001D657B"/>
    <w:rsid w:val="001D7B54"/>
    <w:rsid w:val="001E0209"/>
    <w:rsid w:val="001F2CA2"/>
    <w:rsid w:val="00202B75"/>
    <w:rsid w:val="002144C0"/>
    <w:rsid w:val="0022477D"/>
    <w:rsid w:val="002278A9"/>
    <w:rsid w:val="002336F9"/>
    <w:rsid w:val="0024028F"/>
    <w:rsid w:val="00244ABC"/>
    <w:rsid w:val="002636A2"/>
    <w:rsid w:val="00281FF2"/>
    <w:rsid w:val="002857DE"/>
    <w:rsid w:val="00291567"/>
    <w:rsid w:val="002A22BF"/>
    <w:rsid w:val="002A2389"/>
    <w:rsid w:val="002A45BF"/>
    <w:rsid w:val="002A671D"/>
    <w:rsid w:val="002B41D9"/>
    <w:rsid w:val="002B4D55"/>
    <w:rsid w:val="002B5EA0"/>
    <w:rsid w:val="002B6119"/>
    <w:rsid w:val="002C1F06"/>
    <w:rsid w:val="002D3375"/>
    <w:rsid w:val="002D73D4"/>
    <w:rsid w:val="002F02A3"/>
    <w:rsid w:val="002F4ABE"/>
    <w:rsid w:val="002F7E2A"/>
    <w:rsid w:val="003018BA"/>
    <w:rsid w:val="00302E68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52E2"/>
    <w:rsid w:val="003F38C0"/>
    <w:rsid w:val="00414E3C"/>
    <w:rsid w:val="0042244A"/>
    <w:rsid w:val="0042745A"/>
    <w:rsid w:val="00431D5C"/>
    <w:rsid w:val="004362C6"/>
    <w:rsid w:val="00437FA2"/>
    <w:rsid w:val="00445970"/>
    <w:rsid w:val="0045716D"/>
    <w:rsid w:val="00461EFC"/>
    <w:rsid w:val="004652C2"/>
    <w:rsid w:val="00465ECE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30E0"/>
    <w:rsid w:val="0050496F"/>
    <w:rsid w:val="00513B6F"/>
    <w:rsid w:val="00517C63"/>
    <w:rsid w:val="005363C4"/>
    <w:rsid w:val="00536BDE"/>
    <w:rsid w:val="00543ACC"/>
    <w:rsid w:val="0055341A"/>
    <w:rsid w:val="0056415D"/>
    <w:rsid w:val="0056696D"/>
    <w:rsid w:val="00591D90"/>
    <w:rsid w:val="00593F72"/>
    <w:rsid w:val="0059484D"/>
    <w:rsid w:val="005A0855"/>
    <w:rsid w:val="005A3196"/>
    <w:rsid w:val="005A347A"/>
    <w:rsid w:val="005B75C7"/>
    <w:rsid w:val="005C080F"/>
    <w:rsid w:val="005C55E5"/>
    <w:rsid w:val="005C696A"/>
    <w:rsid w:val="005E6E85"/>
    <w:rsid w:val="005F31D2"/>
    <w:rsid w:val="00607A0D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3235"/>
    <w:rsid w:val="00696477"/>
    <w:rsid w:val="006B58A1"/>
    <w:rsid w:val="006D050F"/>
    <w:rsid w:val="006D1762"/>
    <w:rsid w:val="006D6139"/>
    <w:rsid w:val="006E5D65"/>
    <w:rsid w:val="006F1282"/>
    <w:rsid w:val="006F1FBC"/>
    <w:rsid w:val="006F31E2"/>
    <w:rsid w:val="007036F8"/>
    <w:rsid w:val="00706544"/>
    <w:rsid w:val="007072BA"/>
    <w:rsid w:val="0071620A"/>
    <w:rsid w:val="0072318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55F0"/>
    <w:rsid w:val="007C3299"/>
    <w:rsid w:val="007C3BCC"/>
    <w:rsid w:val="007C4546"/>
    <w:rsid w:val="007D6E56"/>
    <w:rsid w:val="007F4155"/>
    <w:rsid w:val="0081554D"/>
    <w:rsid w:val="0081707E"/>
    <w:rsid w:val="008227F9"/>
    <w:rsid w:val="00841C41"/>
    <w:rsid w:val="008449B3"/>
    <w:rsid w:val="0085747A"/>
    <w:rsid w:val="00884922"/>
    <w:rsid w:val="00885F64"/>
    <w:rsid w:val="008917F9"/>
    <w:rsid w:val="008A45F7"/>
    <w:rsid w:val="008C0CC0"/>
    <w:rsid w:val="008C0FCE"/>
    <w:rsid w:val="008C19A9"/>
    <w:rsid w:val="008C379D"/>
    <w:rsid w:val="008C5147"/>
    <w:rsid w:val="008C5359"/>
    <w:rsid w:val="008C5363"/>
    <w:rsid w:val="008D3DFB"/>
    <w:rsid w:val="008E64F4"/>
    <w:rsid w:val="008E6944"/>
    <w:rsid w:val="008F12C9"/>
    <w:rsid w:val="008F6E29"/>
    <w:rsid w:val="00916188"/>
    <w:rsid w:val="00923D7D"/>
    <w:rsid w:val="009508DF"/>
    <w:rsid w:val="00950DAC"/>
    <w:rsid w:val="00954A07"/>
    <w:rsid w:val="00980F31"/>
    <w:rsid w:val="00992B69"/>
    <w:rsid w:val="009959D7"/>
    <w:rsid w:val="00997F14"/>
    <w:rsid w:val="009A78D9"/>
    <w:rsid w:val="009C3E31"/>
    <w:rsid w:val="009C54AE"/>
    <w:rsid w:val="009C788E"/>
    <w:rsid w:val="009E3B41"/>
    <w:rsid w:val="009F21B9"/>
    <w:rsid w:val="009F3C5C"/>
    <w:rsid w:val="009F4610"/>
    <w:rsid w:val="00A00ECC"/>
    <w:rsid w:val="00A13DB5"/>
    <w:rsid w:val="00A155EE"/>
    <w:rsid w:val="00A2245B"/>
    <w:rsid w:val="00A30110"/>
    <w:rsid w:val="00A36899"/>
    <w:rsid w:val="00A371F6"/>
    <w:rsid w:val="00A43BF6"/>
    <w:rsid w:val="00A53FA5"/>
    <w:rsid w:val="00A54817"/>
    <w:rsid w:val="00A55470"/>
    <w:rsid w:val="00A55783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401"/>
    <w:rsid w:val="00B40134"/>
    <w:rsid w:val="00B40ADB"/>
    <w:rsid w:val="00B415C9"/>
    <w:rsid w:val="00B43B77"/>
    <w:rsid w:val="00B43E80"/>
    <w:rsid w:val="00B51C14"/>
    <w:rsid w:val="00B607DB"/>
    <w:rsid w:val="00B63E8E"/>
    <w:rsid w:val="00B66529"/>
    <w:rsid w:val="00B748D9"/>
    <w:rsid w:val="00B75946"/>
    <w:rsid w:val="00B8056E"/>
    <w:rsid w:val="00B819C8"/>
    <w:rsid w:val="00B82308"/>
    <w:rsid w:val="00B90885"/>
    <w:rsid w:val="00B97391"/>
    <w:rsid w:val="00BB25A4"/>
    <w:rsid w:val="00BB520A"/>
    <w:rsid w:val="00BD3869"/>
    <w:rsid w:val="00BD66E9"/>
    <w:rsid w:val="00BD6FF4"/>
    <w:rsid w:val="00BF2C41"/>
    <w:rsid w:val="00BF4F27"/>
    <w:rsid w:val="00BF6BC0"/>
    <w:rsid w:val="00C058B4"/>
    <w:rsid w:val="00C05F44"/>
    <w:rsid w:val="00C131B5"/>
    <w:rsid w:val="00C133AD"/>
    <w:rsid w:val="00C16ABF"/>
    <w:rsid w:val="00C170AE"/>
    <w:rsid w:val="00C26CB7"/>
    <w:rsid w:val="00C324C1"/>
    <w:rsid w:val="00C36992"/>
    <w:rsid w:val="00C56036"/>
    <w:rsid w:val="00C61DC5"/>
    <w:rsid w:val="00C6696D"/>
    <w:rsid w:val="00C67E92"/>
    <w:rsid w:val="00C70A26"/>
    <w:rsid w:val="00C766DF"/>
    <w:rsid w:val="00C9464C"/>
    <w:rsid w:val="00C94B98"/>
    <w:rsid w:val="00CA2B96"/>
    <w:rsid w:val="00CA5089"/>
    <w:rsid w:val="00CB103A"/>
    <w:rsid w:val="00CC0814"/>
    <w:rsid w:val="00CD6897"/>
    <w:rsid w:val="00CE5BAC"/>
    <w:rsid w:val="00CF25BE"/>
    <w:rsid w:val="00CF3494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5F98"/>
    <w:rsid w:val="00D8678B"/>
    <w:rsid w:val="00DA2114"/>
    <w:rsid w:val="00DB02C9"/>
    <w:rsid w:val="00DC6A53"/>
    <w:rsid w:val="00DE09C0"/>
    <w:rsid w:val="00DE4A14"/>
    <w:rsid w:val="00DF320D"/>
    <w:rsid w:val="00DF71C8"/>
    <w:rsid w:val="00E04525"/>
    <w:rsid w:val="00E129B8"/>
    <w:rsid w:val="00E218ED"/>
    <w:rsid w:val="00E21E7D"/>
    <w:rsid w:val="00E22FBC"/>
    <w:rsid w:val="00E24BF5"/>
    <w:rsid w:val="00E25338"/>
    <w:rsid w:val="00E51E44"/>
    <w:rsid w:val="00E63348"/>
    <w:rsid w:val="00E7253F"/>
    <w:rsid w:val="00E77E88"/>
    <w:rsid w:val="00E8107D"/>
    <w:rsid w:val="00E94998"/>
    <w:rsid w:val="00E960BB"/>
    <w:rsid w:val="00EA2074"/>
    <w:rsid w:val="00EA4832"/>
    <w:rsid w:val="00EA4E9D"/>
    <w:rsid w:val="00EB1E83"/>
    <w:rsid w:val="00EC4899"/>
    <w:rsid w:val="00ED03AB"/>
    <w:rsid w:val="00ED32D2"/>
    <w:rsid w:val="00EE13C7"/>
    <w:rsid w:val="00EE1D80"/>
    <w:rsid w:val="00EE32DE"/>
    <w:rsid w:val="00EE5457"/>
    <w:rsid w:val="00EE578E"/>
    <w:rsid w:val="00F070AB"/>
    <w:rsid w:val="00F17567"/>
    <w:rsid w:val="00F240E4"/>
    <w:rsid w:val="00F27A7B"/>
    <w:rsid w:val="00F27D07"/>
    <w:rsid w:val="00F4139F"/>
    <w:rsid w:val="00F526AF"/>
    <w:rsid w:val="00F54F4D"/>
    <w:rsid w:val="00F617C3"/>
    <w:rsid w:val="00F7066B"/>
    <w:rsid w:val="00F83B28"/>
    <w:rsid w:val="00FA46E5"/>
    <w:rsid w:val="00FB7DBA"/>
    <w:rsid w:val="00FC1C25"/>
    <w:rsid w:val="00FC3F45"/>
    <w:rsid w:val="00FC46FC"/>
    <w:rsid w:val="00FD503F"/>
    <w:rsid w:val="00FD7589"/>
    <w:rsid w:val="00FF016A"/>
    <w:rsid w:val="00FF1401"/>
    <w:rsid w:val="00FF5E7D"/>
    <w:rsid w:val="0A56ABC1"/>
    <w:rsid w:val="0B69C305"/>
    <w:rsid w:val="0D059366"/>
    <w:rsid w:val="104D4360"/>
    <w:rsid w:val="169F5D34"/>
    <w:rsid w:val="1919C034"/>
    <w:rsid w:val="1D23A4B6"/>
    <w:rsid w:val="2392E63A"/>
    <w:rsid w:val="23AAA7F8"/>
    <w:rsid w:val="249DA2C4"/>
    <w:rsid w:val="28FD29F4"/>
    <w:rsid w:val="3744320A"/>
    <w:rsid w:val="3E115E83"/>
    <w:rsid w:val="42E4CFA6"/>
    <w:rsid w:val="4AB90B0B"/>
    <w:rsid w:val="4EDDF534"/>
    <w:rsid w:val="5CDBF191"/>
    <w:rsid w:val="5D3A4D1D"/>
    <w:rsid w:val="5F235E84"/>
    <w:rsid w:val="60783695"/>
    <w:rsid w:val="61568FD1"/>
    <w:rsid w:val="6C5F53F6"/>
    <w:rsid w:val="6D9A819C"/>
    <w:rsid w:val="7741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46005"/>
  <w15:docId w15:val="{DC730286-C525-4018-94A5-968474DB40F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leNormal" w:customStyle="1">
    <w:name w:val="Normal Table0"/>
    <w:rsid w:val="003E52E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CB103A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2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Relationship Type="http://schemas.microsoft.com/office/2020/10/relationships/intelligence" Target="intelligence2.xml" Id="Rc18608843d874350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3D1ED-07EE-1045-96BC-0972D7455C6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12</revision>
  <lastPrinted>2020-10-15T10:21:00.0000000Z</lastPrinted>
  <dcterms:created xsi:type="dcterms:W3CDTF">2021-12-13T19:50:00.0000000Z</dcterms:created>
  <dcterms:modified xsi:type="dcterms:W3CDTF">2023-09-30T18:25:09.4801177Z</dcterms:modified>
</coreProperties>
</file>